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3F201BC8" w14:textId="77777777" w:rsidTr="00F12594">
        <w:tc>
          <w:tcPr>
            <w:tcW w:w="1311" w:type="dxa"/>
          </w:tcPr>
          <w:p w14:paraId="00F5CE8F" w14:textId="77777777" w:rsidR="00757AC7" w:rsidRPr="00F12594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F12594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102012A" w14:textId="77777777" w:rsidR="00757AC7" w:rsidRPr="00F12594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74F39175" w14:textId="77777777" w:rsidR="00757AC7" w:rsidRPr="00F12594" w:rsidRDefault="00757AC7" w:rsidP="00837FC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97C65" w14:paraId="538E273D" w14:textId="77777777" w:rsidTr="00F12594">
        <w:tc>
          <w:tcPr>
            <w:tcW w:w="1311" w:type="dxa"/>
            <w:hideMark/>
          </w:tcPr>
          <w:p w14:paraId="4DD69F3F" w14:textId="2A5BFAF7" w:rsidR="00897C65" w:rsidRPr="00F12594" w:rsidRDefault="00897C65" w:rsidP="00897C65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281304</w:t>
            </w:r>
            <w:r>
              <w:rPr>
                <w:rFonts w:ascii="Poppins" w:hAnsi="Poppins" w:cs="Poppins"/>
                <w:sz w:val="20"/>
              </w:rPr>
              <w:t>14</w:t>
            </w:r>
          </w:p>
        </w:tc>
        <w:tc>
          <w:tcPr>
            <w:tcW w:w="2086" w:type="dxa"/>
          </w:tcPr>
          <w:p w14:paraId="0D8A82C2" w14:textId="77777777" w:rsidR="00897C65" w:rsidRDefault="00897C65" w:rsidP="00897C65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Additivo </w:t>
            </w:r>
            <w:r>
              <w:rPr>
                <w:rFonts w:ascii="Poppins" w:hAnsi="Poppins" w:cs="Poppins"/>
                <w:sz w:val="20"/>
              </w:rPr>
              <w:t>super</w:t>
            </w:r>
            <w:r w:rsidRPr="00F12594">
              <w:rPr>
                <w:rFonts w:ascii="Poppins" w:hAnsi="Poppins" w:cs="Poppins"/>
                <w:sz w:val="20"/>
              </w:rPr>
              <w:t>fluidificante</w:t>
            </w:r>
          </w:p>
          <w:p w14:paraId="7514B3DE" w14:textId="15C6F41E" w:rsidR="00897C65" w:rsidRPr="00F12594" w:rsidRDefault="00897C65" w:rsidP="00897C6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10 kg</w:t>
            </w:r>
          </w:p>
        </w:tc>
        <w:tc>
          <w:tcPr>
            <w:tcW w:w="6101" w:type="dxa"/>
          </w:tcPr>
          <w:p w14:paraId="05A14CBB" w14:textId="77777777" w:rsidR="00897C65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Additivo fluidificante per massetti, riducendo l</w:t>
            </w:r>
            <w:r>
              <w:rPr>
                <w:rFonts w:ascii="Poppins" w:hAnsi="Poppins" w:cs="Poppins"/>
                <w:sz w:val="20"/>
              </w:rPr>
              <w:t>’</w:t>
            </w:r>
            <w:r w:rsidRPr="00F12594">
              <w:rPr>
                <w:rFonts w:ascii="Poppins" w:hAnsi="Poppins" w:cs="Poppins"/>
                <w:sz w:val="20"/>
              </w:rPr>
              <w:t xml:space="preserve">acqua di impasto si aumenta la resistenza meccanica e la conducibilità termica. </w:t>
            </w:r>
          </w:p>
          <w:p w14:paraId="18095B55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A01849A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Dosaggio: 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12594">
              <w:rPr>
                <w:rFonts w:ascii="Poppins" w:hAnsi="Poppins" w:cs="Poppins"/>
                <w:sz w:val="20"/>
              </w:rPr>
              <w:t xml:space="preserve"> ÷ 1.</w:t>
            </w:r>
            <w:r>
              <w:rPr>
                <w:rFonts w:ascii="Poppins" w:hAnsi="Poppins" w:cs="Poppins"/>
                <w:sz w:val="20"/>
              </w:rPr>
              <w:t>5</w:t>
            </w:r>
            <w:r w:rsidRPr="00F12594">
              <w:rPr>
                <w:rFonts w:ascii="Poppins" w:hAnsi="Poppins" w:cs="Poppins"/>
                <w:sz w:val="20"/>
              </w:rPr>
              <w:t xml:space="preserve"> litri per ogni 100 kg di cemento</w:t>
            </w:r>
          </w:p>
          <w:p w14:paraId="6748CEAD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kg</w:t>
            </w:r>
            <w:r w:rsidRPr="00F12594">
              <w:rPr>
                <w:rFonts w:ascii="Poppins" w:hAnsi="Poppins" w:cs="Poppins"/>
                <w:sz w:val="20"/>
              </w:rPr>
              <w:t>/confezione: 10</w:t>
            </w:r>
          </w:p>
          <w:p w14:paraId="6F2DAEAB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2CF3E1A" w14:textId="4692BE92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Additivo </w:t>
            </w:r>
            <w:r>
              <w:rPr>
                <w:rFonts w:ascii="Poppins" w:hAnsi="Poppins" w:cs="Poppins"/>
                <w:b/>
                <w:sz w:val="20"/>
              </w:rPr>
              <w:t>super</w:t>
            </w:r>
            <w:r w:rsidRPr="00F12594">
              <w:rPr>
                <w:rFonts w:ascii="Poppins" w:hAnsi="Poppins" w:cs="Poppins"/>
                <w:b/>
                <w:sz w:val="20"/>
              </w:rPr>
              <w:t>fluidificante</w:t>
            </w:r>
            <w:r>
              <w:rPr>
                <w:rFonts w:ascii="Poppins" w:hAnsi="Poppins" w:cs="Poppins"/>
                <w:b/>
                <w:sz w:val="20"/>
              </w:rPr>
              <w:t xml:space="preserve"> 10 kg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897C65" w14:paraId="3010BB89" w14:textId="77777777" w:rsidTr="00F12594">
        <w:tc>
          <w:tcPr>
            <w:tcW w:w="1311" w:type="dxa"/>
            <w:hideMark/>
          </w:tcPr>
          <w:p w14:paraId="0F84270E" w14:textId="211BBB72" w:rsidR="00897C65" w:rsidRPr="00F12594" w:rsidRDefault="00897C65" w:rsidP="00897C65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</w:t>
            </w:r>
            <w:r>
              <w:rPr>
                <w:rFonts w:ascii="Poppins" w:hAnsi="Poppins" w:cs="Poppins"/>
                <w:sz w:val="20"/>
              </w:rPr>
              <w:t>8130416</w:t>
            </w:r>
          </w:p>
        </w:tc>
        <w:tc>
          <w:tcPr>
            <w:tcW w:w="2086" w:type="dxa"/>
          </w:tcPr>
          <w:p w14:paraId="5FBE9DE4" w14:textId="77777777" w:rsidR="00897C65" w:rsidRDefault="00897C65" w:rsidP="00897C65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Additivo </w:t>
            </w:r>
            <w:r>
              <w:rPr>
                <w:rFonts w:ascii="Poppins" w:hAnsi="Poppins" w:cs="Poppins"/>
                <w:sz w:val="20"/>
              </w:rPr>
              <w:t>super</w:t>
            </w:r>
            <w:r w:rsidRPr="00F12594">
              <w:rPr>
                <w:rFonts w:ascii="Poppins" w:hAnsi="Poppins" w:cs="Poppins"/>
                <w:sz w:val="20"/>
              </w:rPr>
              <w:t>fluidificante</w:t>
            </w:r>
          </w:p>
          <w:p w14:paraId="7AB6FCB7" w14:textId="2EBC293E" w:rsidR="00897C65" w:rsidRPr="00F12594" w:rsidRDefault="00897C65" w:rsidP="00897C65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25 kg</w:t>
            </w:r>
          </w:p>
        </w:tc>
        <w:tc>
          <w:tcPr>
            <w:tcW w:w="6101" w:type="dxa"/>
          </w:tcPr>
          <w:p w14:paraId="6C5FBEE6" w14:textId="77777777" w:rsidR="00897C65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Additivo fluidificante per massetti, riducendo l</w:t>
            </w:r>
            <w:r>
              <w:rPr>
                <w:rFonts w:ascii="Poppins" w:hAnsi="Poppins" w:cs="Poppins"/>
                <w:sz w:val="20"/>
              </w:rPr>
              <w:t>’</w:t>
            </w:r>
            <w:r w:rsidRPr="00F12594">
              <w:rPr>
                <w:rFonts w:ascii="Poppins" w:hAnsi="Poppins" w:cs="Poppins"/>
                <w:sz w:val="20"/>
              </w:rPr>
              <w:t xml:space="preserve">acqua di impasto si aumenta la resistenza meccanica e la conducibilità termica. </w:t>
            </w:r>
          </w:p>
          <w:p w14:paraId="302B628F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B70DC19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Dosaggio: 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12594">
              <w:rPr>
                <w:rFonts w:ascii="Poppins" w:hAnsi="Poppins" w:cs="Poppins"/>
                <w:sz w:val="20"/>
              </w:rPr>
              <w:t xml:space="preserve"> ÷ 1.</w:t>
            </w:r>
            <w:r>
              <w:rPr>
                <w:rFonts w:ascii="Poppins" w:hAnsi="Poppins" w:cs="Poppins"/>
                <w:sz w:val="20"/>
              </w:rPr>
              <w:t>5</w:t>
            </w:r>
            <w:r w:rsidRPr="00F12594">
              <w:rPr>
                <w:rFonts w:ascii="Poppins" w:hAnsi="Poppins" w:cs="Poppins"/>
                <w:sz w:val="20"/>
              </w:rPr>
              <w:t xml:space="preserve"> litri per ogni 100 kg di cemento</w:t>
            </w:r>
          </w:p>
          <w:p w14:paraId="03B85DE3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kg</w:t>
            </w:r>
            <w:r w:rsidRPr="00F12594">
              <w:rPr>
                <w:rFonts w:ascii="Poppins" w:hAnsi="Poppins" w:cs="Poppins"/>
                <w:sz w:val="20"/>
              </w:rPr>
              <w:t>/confezione: 25</w:t>
            </w:r>
          </w:p>
          <w:p w14:paraId="52F686C9" w14:textId="77777777" w:rsidR="00897C65" w:rsidRPr="00F12594" w:rsidRDefault="00897C65" w:rsidP="00897C65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41FB933" w14:textId="569DA522" w:rsidR="00897C65" w:rsidRPr="00F12594" w:rsidRDefault="00897C65" w:rsidP="00897C65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Additivo </w:t>
            </w:r>
            <w:r>
              <w:rPr>
                <w:rFonts w:ascii="Poppins" w:hAnsi="Poppins" w:cs="Poppins"/>
                <w:b/>
                <w:sz w:val="20"/>
              </w:rPr>
              <w:t>super</w:t>
            </w:r>
            <w:r w:rsidRPr="00F12594">
              <w:rPr>
                <w:rFonts w:ascii="Poppins" w:hAnsi="Poppins" w:cs="Poppins"/>
                <w:b/>
                <w:sz w:val="20"/>
              </w:rPr>
              <w:t>fluidificante</w:t>
            </w:r>
            <w:r>
              <w:rPr>
                <w:rFonts w:ascii="Poppins" w:hAnsi="Poppins" w:cs="Poppins"/>
                <w:b/>
                <w:sz w:val="20"/>
              </w:rPr>
              <w:t xml:space="preserve"> 25 kg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463ED" w14:paraId="18CAADE1" w14:textId="77777777" w:rsidTr="00F12594">
        <w:tc>
          <w:tcPr>
            <w:tcW w:w="1311" w:type="dxa"/>
            <w:hideMark/>
          </w:tcPr>
          <w:p w14:paraId="0CF740BA" w14:textId="6F9DDDA1" w:rsidR="00E463ED" w:rsidRPr="00F12594" w:rsidRDefault="00E463ED" w:rsidP="00E463ED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02</w:t>
            </w:r>
            <w:r>
              <w:rPr>
                <w:rFonts w:ascii="Poppins" w:hAnsi="Poppins" w:cs="Poppins"/>
                <w:sz w:val="20"/>
              </w:rPr>
              <w:t>7</w:t>
            </w:r>
            <w:r w:rsidRPr="00F12594">
              <w:rPr>
                <w:rFonts w:ascii="Poppins" w:hAnsi="Poppins" w:cs="Poppins"/>
                <w:sz w:val="20"/>
              </w:rPr>
              <w:t>06396</w:t>
            </w:r>
          </w:p>
        </w:tc>
        <w:tc>
          <w:tcPr>
            <w:tcW w:w="2086" w:type="dxa"/>
          </w:tcPr>
          <w:p w14:paraId="164C6B58" w14:textId="77777777" w:rsidR="00E463ED" w:rsidRPr="00113CB1" w:rsidRDefault="00E463ED" w:rsidP="00E463ED">
            <w:pPr>
              <w:jc w:val="center"/>
              <w:rPr>
                <w:rFonts w:ascii="Poppins" w:hAnsi="Poppins" w:cs="Poppins"/>
                <w:sz w:val="20"/>
              </w:rPr>
            </w:pPr>
            <w:r w:rsidRPr="00113CB1">
              <w:rPr>
                <w:rFonts w:ascii="Poppins" w:hAnsi="Poppins" w:cs="Poppins"/>
                <w:sz w:val="20"/>
              </w:rPr>
              <w:t>Protettivo per impianti di riscaldamento alta o bassa temperatura e</w:t>
            </w:r>
          </w:p>
          <w:p w14:paraId="789A5289" w14:textId="0CBEBA35" w:rsidR="00E463ED" w:rsidRPr="00F12594" w:rsidRDefault="00E463ED" w:rsidP="00E463ED">
            <w:pPr>
              <w:jc w:val="center"/>
              <w:rPr>
                <w:rFonts w:ascii="Poppins" w:hAnsi="Poppins" w:cs="Poppins"/>
                <w:sz w:val="20"/>
              </w:rPr>
            </w:pPr>
            <w:r w:rsidRPr="00113CB1">
              <w:rPr>
                <w:rFonts w:ascii="Poppins" w:hAnsi="Poppins" w:cs="Poppins"/>
                <w:sz w:val="20"/>
              </w:rPr>
              <w:t>condizionamento 5 kg</w:t>
            </w:r>
          </w:p>
        </w:tc>
        <w:tc>
          <w:tcPr>
            <w:tcW w:w="6101" w:type="dxa"/>
          </w:tcPr>
          <w:p w14:paraId="17F5E269" w14:textId="77777777" w:rsidR="00E463ED" w:rsidRPr="00F72DA8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  <w:r w:rsidRPr="00F72DA8">
              <w:rPr>
                <w:rFonts w:ascii="Poppins" w:hAnsi="Poppins" w:cs="Poppins"/>
                <w:sz w:val="20"/>
              </w:rPr>
              <w:t>Protettivo ad azione anticorrosiva su tutti i metalli (acciaio-rame</w:t>
            </w:r>
            <w:r>
              <w:rPr>
                <w:rFonts w:ascii="Poppins" w:hAnsi="Poppins" w:cs="Poppins"/>
                <w:sz w:val="20"/>
              </w:rPr>
              <w:t xml:space="preserve"> - </w:t>
            </w:r>
            <w:r w:rsidRPr="00F72DA8">
              <w:rPr>
                <w:rFonts w:ascii="Poppins" w:hAnsi="Poppins" w:cs="Poppins"/>
                <w:sz w:val="20"/>
              </w:rPr>
              <w:t>alluminio), antincrostante e biocida per impianti di riscaldamento ad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F72DA8">
              <w:rPr>
                <w:rFonts w:ascii="Poppins" w:hAnsi="Poppins" w:cs="Poppins"/>
                <w:sz w:val="20"/>
              </w:rPr>
              <w:t>alta o bassa temperatura e/o condizionamento, con protettivo anticalcare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F72DA8">
              <w:rPr>
                <w:rFonts w:ascii="Poppins" w:hAnsi="Poppins" w:cs="Poppins"/>
                <w:sz w:val="20"/>
              </w:rPr>
              <w:t>(max 25 °F).</w:t>
            </w:r>
          </w:p>
          <w:p w14:paraId="4EFBA186" w14:textId="77777777" w:rsidR="00E463ED" w:rsidRPr="00F72DA8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670612E" w14:textId="77777777" w:rsidR="00E463ED" w:rsidRPr="00F72DA8" w:rsidRDefault="00E463ED" w:rsidP="00E463ED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2DA8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04CF0D6" w14:textId="77777777" w:rsidR="00E463ED" w:rsidRPr="00F72DA8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F72DA8">
              <w:rPr>
                <w:rFonts w:ascii="Poppins" w:hAnsi="Poppins" w:cs="Poppins"/>
              </w:rPr>
              <w:t xml:space="preserve">Aspetto: liquido incolore </w:t>
            </w:r>
            <w:r>
              <w:rPr>
                <w:rFonts w:ascii="Poppins" w:hAnsi="Poppins" w:cs="Poppins"/>
              </w:rPr>
              <w:t>-</w:t>
            </w:r>
            <w:r w:rsidRPr="00F72DA8">
              <w:rPr>
                <w:rFonts w:ascii="Poppins" w:hAnsi="Poppins" w:cs="Poppins"/>
              </w:rPr>
              <w:t xml:space="preserve"> giallo paglierino</w:t>
            </w:r>
          </w:p>
          <w:p w14:paraId="62C01463" w14:textId="77777777" w:rsidR="00E463ED" w:rsidRPr="00F72DA8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lang w:val="nn-NO"/>
              </w:rPr>
            </w:pPr>
            <w:r w:rsidRPr="00F72DA8">
              <w:rPr>
                <w:rFonts w:ascii="Poppins" w:hAnsi="Poppins" w:cs="Poppins"/>
                <w:lang w:val="nn-NO"/>
              </w:rPr>
              <w:t>pH: ca 7</w:t>
            </w:r>
          </w:p>
          <w:p w14:paraId="7DDB0136" w14:textId="77777777" w:rsidR="00E463ED" w:rsidRPr="00F72DA8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lang w:val="nn-NO"/>
              </w:rPr>
            </w:pPr>
            <w:r w:rsidRPr="00F72DA8">
              <w:rPr>
                <w:rFonts w:ascii="Poppins" w:hAnsi="Poppins" w:cs="Poppins"/>
                <w:lang w:val="nn-NO"/>
              </w:rPr>
              <w:t>Densità (20°C): 1,025 kg/l</w:t>
            </w:r>
          </w:p>
          <w:p w14:paraId="55CA805C" w14:textId="77777777" w:rsidR="00E463ED" w:rsidRPr="00F72DA8" w:rsidRDefault="00E463ED" w:rsidP="00E463ED">
            <w:pPr>
              <w:jc w:val="both"/>
              <w:rPr>
                <w:rFonts w:ascii="Poppins" w:hAnsi="Poppins" w:cs="Poppins"/>
                <w:sz w:val="20"/>
                <w:lang w:val="nn-NO"/>
              </w:rPr>
            </w:pPr>
          </w:p>
          <w:p w14:paraId="54AB1A1E" w14:textId="77777777" w:rsidR="00E463ED" w:rsidRPr="00F72DA8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  <w:r w:rsidRPr="00F72DA8">
              <w:rPr>
                <w:rFonts w:ascii="Poppins" w:hAnsi="Poppins" w:cs="Poppins"/>
                <w:sz w:val="20"/>
              </w:rPr>
              <w:t>Dosaggio:</w:t>
            </w:r>
          </w:p>
          <w:p w14:paraId="4315E2CA" w14:textId="77777777" w:rsidR="00E463ED" w:rsidRPr="00F72DA8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F72DA8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%</w:t>
            </w:r>
            <w:r w:rsidRPr="00F72DA8">
              <w:rPr>
                <w:rFonts w:ascii="Poppins" w:hAnsi="Poppins" w:cs="Poppins"/>
              </w:rPr>
              <w:t xml:space="preserve"> (5 kg ogni 100 litri d’acqua)</w:t>
            </w:r>
          </w:p>
          <w:p w14:paraId="39AA3CD2" w14:textId="77777777" w:rsidR="00E463ED" w:rsidRPr="00F72DA8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CFE09CC" w14:textId="52EC0B2C" w:rsidR="00E463ED" w:rsidRPr="00F12594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  <w:r w:rsidRPr="00F72DA8">
              <w:rPr>
                <w:rFonts w:ascii="Poppins" w:hAnsi="Poppins" w:cs="Poppins"/>
                <w:b/>
                <w:bCs/>
                <w:sz w:val="20"/>
              </w:rPr>
              <w:t>Marca Emmeti - Modello Protettivo per impianti di riscaldamento alta o bassa temperatura e condizionamento 5 kg o equivalente.</w:t>
            </w:r>
          </w:p>
        </w:tc>
      </w:tr>
      <w:tr w:rsidR="00E463ED" w14:paraId="3A391995" w14:textId="77777777" w:rsidTr="00F12594">
        <w:tc>
          <w:tcPr>
            <w:tcW w:w="1311" w:type="dxa"/>
            <w:hideMark/>
          </w:tcPr>
          <w:p w14:paraId="327D5141" w14:textId="677EEB72" w:rsidR="00E463ED" w:rsidRPr="00F12594" w:rsidRDefault="00E463ED" w:rsidP="00E463ED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0</w:t>
            </w:r>
            <w:r>
              <w:rPr>
                <w:rFonts w:ascii="Poppins" w:hAnsi="Poppins" w:cs="Poppins"/>
                <w:sz w:val="20"/>
              </w:rPr>
              <w:t>2</w:t>
            </w:r>
            <w:r w:rsidRPr="00F12594">
              <w:rPr>
                <w:rFonts w:ascii="Poppins" w:hAnsi="Poppins" w:cs="Poppins"/>
                <w:sz w:val="20"/>
              </w:rPr>
              <w:t>706304</w:t>
            </w:r>
          </w:p>
        </w:tc>
        <w:tc>
          <w:tcPr>
            <w:tcW w:w="2086" w:type="dxa"/>
          </w:tcPr>
          <w:p w14:paraId="0B1B56F3" w14:textId="77777777" w:rsidR="00E463ED" w:rsidRPr="00282AE4" w:rsidRDefault="00E463ED" w:rsidP="00E463ED">
            <w:pPr>
              <w:jc w:val="center"/>
              <w:rPr>
                <w:rFonts w:ascii="Poppins" w:hAnsi="Poppins" w:cs="Poppins"/>
                <w:sz w:val="20"/>
              </w:rPr>
            </w:pPr>
            <w:r w:rsidRPr="00282AE4">
              <w:rPr>
                <w:rFonts w:ascii="Poppins" w:hAnsi="Poppins" w:cs="Poppins"/>
                <w:sz w:val="20"/>
              </w:rPr>
              <w:t>Risanante per impianti di riscaldamento bassa temperatura nuovi o vecchi</w:t>
            </w:r>
          </w:p>
          <w:p w14:paraId="6170B008" w14:textId="32E35649" w:rsidR="00E463ED" w:rsidRPr="00F12594" w:rsidRDefault="00E463ED" w:rsidP="00E463ED">
            <w:pPr>
              <w:jc w:val="center"/>
              <w:rPr>
                <w:rFonts w:ascii="Poppins" w:hAnsi="Poppins" w:cs="Poppins"/>
                <w:sz w:val="20"/>
              </w:rPr>
            </w:pPr>
            <w:r w:rsidRPr="00282AE4">
              <w:rPr>
                <w:rFonts w:ascii="Poppins" w:hAnsi="Poppins" w:cs="Poppins"/>
                <w:sz w:val="20"/>
              </w:rPr>
              <w:lastRenderedPageBreak/>
              <w:t>5 kg</w:t>
            </w:r>
          </w:p>
        </w:tc>
        <w:tc>
          <w:tcPr>
            <w:tcW w:w="6101" w:type="dxa"/>
          </w:tcPr>
          <w:p w14:paraId="6CFFE263" w14:textId="77777777" w:rsidR="00E463ED" w:rsidRPr="00282AE4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  <w:r w:rsidRPr="00282AE4">
              <w:rPr>
                <w:rFonts w:ascii="Poppins" w:hAnsi="Poppins" w:cs="Poppins"/>
                <w:sz w:val="20"/>
              </w:rPr>
              <w:lastRenderedPageBreak/>
              <w:t>Risanante per impianti di riscaldamento idoneo a rimuovere le biomasse 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282AE4">
              <w:rPr>
                <w:rFonts w:ascii="Poppins" w:hAnsi="Poppins" w:cs="Poppins"/>
                <w:sz w:val="20"/>
              </w:rPr>
              <w:t>gli ossidi metallici all’interno degli impianti di riscaldamento a bassa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282AE4">
              <w:rPr>
                <w:rFonts w:ascii="Poppins" w:hAnsi="Poppins" w:cs="Poppins"/>
                <w:sz w:val="20"/>
              </w:rPr>
              <w:t>temperatura e anche dei termo arredi.</w:t>
            </w:r>
          </w:p>
          <w:p w14:paraId="2F9CEF92" w14:textId="77777777" w:rsidR="00E463ED" w:rsidRPr="00282AE4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  <w:r w:rsidRPr="00282AE4">
              <w:rPr>
                <w:rFonts w:ascii="Poppins" w:hAnsi="Poppins" w:cs="Poppins"/>
                <w:sz w:val="20"/>
              </w:rPr>
              <w:t>Consigliato per pulire il vecchio impianto prima o dopo l’installazione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282AE4">
              <w:rPr>
                <w:rFonts w:ascii="Poppins" w:hAnsi="Poppins" w:cs="Poppins"/>
                <w:sz w:val="20"/>
              </w:rPr>
              <w:t>di una nuova caldaia.</w:t>
            </w:r>
          </w:p>
          <w:p w14:paraId="329F7467" w14:textId="77777777" w:rsidR="00E463ED" w:rsidRPr="00282AE4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  <w:r w:rsidRPr="00282AE4">
              <w:rPr>
                <w:rFonts w:ascii="Poppins" w:hAnsi="Poppins" w:cs="Poppins"/>
                <w:sz w:val="20"/>
              </w:rPr>
              <w:lastRenderedPageBreak/>
              <w:t>Adatto a tutti i tipi di riscaldamento in quanto non è corrosivo.</w:t>
            </w:r>
          </w:p>
          <w:p w14:paraId="2A416E62" w14:textId="77777777" w:rsidR="00E463ED" w:rsidRPr="00282AE4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B346CB6" w14:textId="77777777" w:rsidR="00E463ED" w:rsidRPr="00282AE4" w:rsidRDefault="00E463ED" w:rsidP="00E463ED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282AE4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153B440F" w14:textId="77777777" w:rsidR="00E463ED" w:rsidRPr="00282AE4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282AE4">
              <w:rPr>
                <w:rFonts w:ascii="Poppins" w:hAnsi="Poppins" w:cs="Poppins"/>
              </w:rPr>
              <w:t xml:space="preserve">Aspetto: liquido limpido incolore </w:t>
            </w:r>
            <w:r>
              <w:rPr>
                <w:rFonts w:ascii="Poppins" w:hAnsi="Poppins" w:cs="Poppins"/>
              </w:rPr>
              <w:t>-</w:t>
            </w:r>
            <w:r w:rsidRPr="00282AE4">
              <w:rPr>
                <w:rFonts w:ascii="Poppins" w:hAnsi="Poppins" w:cs="Poppins"/>
              </w:rPr>
              <w:t xml:space="preserve"> giallo</w:t>
            </w:r>
          </w:p>
          <w:p w14:paraId="1DAEA0EF" w14:textId="77777777" w:rsidR="00E463ED" w:rsidRPr="00282AE4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282AE4">
              <w:rPr>
                <w:rFonts w:ascii="Poppins" w:hAnsi="Poppins" w:cs="Poppins"/>
              </w:rPr>
              <w:t xml:space="preserve">ph: 5 </w:t>
            </w:r>
            <w:r>
              <w:rPr>
                <w:rFonts w:ascii="Poppins" w:hAnsi="Poppins" w:cs="Poppins"/>
              </w:rPr>
              <w:t>+/-</w:t>
            </w:r>
            <w:r w:rsidRPr="00282AE4">
              <w:rPr>
                <w:rFonts w:ascii="Poppins" w:hAnsi="Poppins" w:cs="Poppins"/>
              </w:rPr>
              <w:t xml:space="preserve"> 0.5</w:t>
            </w:r>
          </w:p>
          <w:p w14:paraId="4F60AE1D" w14:textId="77777777" w:rsidR="00E463ED" w:rsidRPr="00282AE4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282AE4">
              <w:rPr>
                <w:rFonts w:ascii="Poppins" w:hAnsi="Poppins" w:cs="Poppins"/>
              </w:rPr>
              <w:t>Densità (20°C): 1.035 kg/l</w:t>
            </w:r>
          </w:p>
          <w:p w14:paraId="4B047EB4" w14:textId="77777777" w:rsidR="00E463ED" w:rsidRPr="00282AE4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282AE4">
              <w:rPr>
                <w:rFonts w:ascii="Poppins" w:hAnsi="Poppins" w:cs="Poppins"/>
              </w:rPr>
              <w:t>Dosaggio: 5</w:t>
            </w:r>
            <w:r>
              <w:rPr>
                <w:rFonts w:ascii="Poppins" w:hAnsi="Poppins" w:cs="Poppins"/>
              </w:rPr>
              <w:t>%</w:t>
            </w:r>
          </w:p>
          <w:p w14:paraId="067D9603" w14:textId="77777777" w:rsidR="00E463ED" w:rsidRPr="00282AE4" w:rsidRDefault="00E463ED" w:rsidP="00E463ED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282AE4">
              <w:rPr>
                <w:rFonts w:ascii="Poppins" w:hAnsi="Poppins" w:cs="Poppins"/>
              </w:rPr>
              <w:t>kg/confezione: 5</w:t>
            </w:r>
          </w:p>
          <w:p w14:paraId="1AF0A3AB" w14:textId="77777777" w:rsidR="00E463ED" w:rsidRPr="00282AE4" w:rsidRDefault="00E463ED" w:rsidP="00E463E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052F976" w14:textId="1CC3A1E7" w:rsidR="00E463ED" w:rsidRPr="00F12594" w:rsidRDefault="00E463ED" w:rsidP="00E463ED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282AE4">
              <w:rPr>
                <w:rFonts w:ascii="Poppins" w:hAnsi="Poppins" w:cs="Poppins"/>
                <w:b/>
                <w:bCs/>
                <w:sz w:val="20"/>
              </w:rPr>
              <w:t>Marca Emmeti – Modello Risanante per impianti di riscaldamento bassa temperatura nuovi o vecchi 5 kg o equivalente.</w:t>
            </w:r>
          </w:p>
        </w:tc>
      </w:tr>
      <w:tr w:rsidR="00B775BC" w14:paraId="33B8006A" w14:textId="77777777" w:rsidTr="00F12594">
        <w:tc>
          <w:tcPr>
            <w:tcW w:w="1311" w:type="dxa"/>
            <w:hideMark/>
          </w:tcPr>
          <w:p w14:paraId="3B972A64" w14:textId="771E1DDE" w:rsidR="00B775BC" w:rsidRPr="00F12594" w:rsidRDefault="00B775BC" w:rsidP="00B775BC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lastRenderedPageBreak/>
              <w:t>02706862</w:t>
            </w:r>
          </w:p>
        </w:tc>
        <w:tc>
          <w:tcPr>
            <w:tcW w:w="2086" w:type="dxa"/>
            <w:hideMark/>
          </w:tcPr>
          <w:p w14:paraId="50D98D74" w14:textId="3E33352B" w:rsidR="00B775BC" w:rsidRPr="00F12594" w:rsidRDefault="00B775BC" w:rsidP="00B775BC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Stazione carico impianti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F12594">
              <w:rPr>
                <w:rFonts w:ascii="Poppins" w:hAnsi="Poppins" w:cs="Poppins"/>
                <w:sz w:val="20"/>
              </w:rPr>
              <w:t>50 litri</w:t>
            </w:r>
          </w:p>
        </w:tc>
        <w:tc>
          <w:tcPr>
            <w:tcW w:w="6101" w:type="dxa"/>
          </w:tcPr>
          <w:p w14:paraId="7ADDDBF6" w14:textId="77777777" w:rsidR="00B775BC" w:rsidRDefault="00B775BC" w:rsidP="00B775B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Stazione carico impianti provvista di 2 tubi di collegamento lunghezza 3 m.</w:t>
            </w:r>
          </w:p>
          <w:p w14:paraId="2C4C7018" w14:textId="77777777" w:rsidR="00B775BC" w:rsidRDefault="00B775BC" w:rsidP="00B775B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B7508C9" w14:textId="77777777" w:rsidR="00B775BC" w:rsidRPr="00265BF1" w:rsidRDefault="00B775BC" w:rsidP="00B775B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265BF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3DEC61C" w14:textId="77777777" w:rsidR="00B775BC" w:rsidRPr="00265BF1" w:rsidRDefault="00B775BC" w:rsidP="00B775BC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Poppins" w:hAnsi="Poppins" w:cs="Poppins"/>
              </w:rPr>
            </w:pPr>
            <w:r w:rsidRPr="00265BF1">
              <w:rPr>
                <w:rFonts w:ascii="Poppins" w:hAnsi="Poppins" w:cs="Poppins"/>
              </w:rPr>
              <w:t xml:space="preserve">Portata: 5.2 </w:t>
            </w:r>
            <w:r>
              <w:rPr>
                <w:rFonts w:ascii="Poppins" w:hAnsi="Poppins" w:cs="Poppins"/>
              </w:rPr>
              <w:t>-</w:t>
            </w:r>
            <w:r w:rsidRPr="00265BF1">
              <w:rPr>
                <w:rFonts w:ascii="Poppins" w:hAnsi="Poppins" w:cs="Poppins"/>
              </w:rPr>
              <w:t xml:space="preserve"> 60 litri/min</w:t>
            </w:r>
          </w:p>
          <w:p w14:paraId="3462F7C4" w14:textId="77777777" w:rsidR="00B775BC" w:rsidRPr="00265BF1" w:rsidRDefault="00B775BC" w:rsidP="00B775BC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Poppins" w:hAnsi="Poppins" w:cs="Poppins"/>
              </w:rPr>
            </w:pPr>
            <w:r w:rsidRPr="00265BF1">
              <w:rPr>
                <w:rFonts w:ascii="Poppins" w:hAnsi="Poppins" w:cs="Poppins"/>
              </w:rPr>
              <w:t xml:space="preserve">Prevalenza H: 5 </w:t>
            </w:r>
            <w:r>
              <w:rPr>
                <w:rFonts w:ascii="Poppins" w:hAnsi="Poppins" w:cs="Poppins"/>
              </w:rPr>
              <w:t>-</w:t>
            </w:r>
            <w:r w:rsidRPr="00265BF1">
              <w:rPr>
                <w:rFonts w:ascii="Poppins" w:hAnsi="Poppins" w:cs="Poppins"/>
              </w:rPr>
              <w:t xml:space="preserve"> 52 m.c.H2O </w:t>
            </w:r>
          </w:p>
          <w:p w14:paraId="53C7DAA4" w14:textId="77777777" w:rsidR="00B775BC" w:rsidRPr="00265BF1" w:rsidRDefault="00B775BC" w:rsidP="00B775BC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Poppins" w:hAnsi="Poppins" w:cs="Poppins"/>
              </w:rPr>
            </w:pPr>
            <w:r w:rsidRPr="00265BF1">
              <w:rPr>
                <w:rFonts w:ascii="Poppins" w:hAnsi="Poppins" w:cs="Poppins"/>
              </w:rPr>
              <w:t>N° giri al minuto: 2900 rpm</w:t>
            </w:r>
          </w:p>
          <w:p w14:paraId="351BA783" w14:textId="77777777" w:rsidR="00B775BC" w:rsidRPr="00265BF1" w:rsidRDefault="00B775BC" w:rsidP="00B775BC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Poppins" w:hAnsi="Poppins" w:cs="Poppins"/>
              </w:rPr>
            </w:pPr>
            <w:r w:rsidRPr="00265BF1">
              <w:rPr>
                <w:rFonts w:ascii="Poppins" w:hAnsi="Poppins" w:cs="Poppins"/>
              </w:rPr>
              <w:t>Volume serbatoio: 50 litri</w:t>
            </w:r>
          </w:p>
          <w:p w14:paraId="00F60F94" w14:textId="77777777" w:rsidR="00B775BC" w:rsidRPr="00F12594" w:rsidRDefault="00B775BC" w:rsidP="00B775B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7C74BE8" w14:textId="7AC06313" w:rsidR="00B775BC" w:rsidRPr="00F12594" w:rsidRDefault="00B775BC" w:rsidP="00B775B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Stazione carico impianti 50 litri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B75A3F" w14:paraId="7489C464" w14:textId="77777777" w:rsidTr="00F12594">
        <w:tc>
          <w:tcPr>
            <w:tcW w:w="1311" w:type="dxa"/>
            <w:hideMark/>
          </w:tcPr>
          <w:p w14:paraId="34F4A32C" w14:textId="571B9817" w:rsidR="00B75A3F" w:rsidRPr="00F12594" w:rsidRDefault="00B75A3F" w:rsidP="00B75A3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28130480</w:t>
            </w:r>
          </w:p>
        </w:tc>
        <w:tc>
          <w:tcPr>
            <w:tcW w:w="2086" w:type="dxa"/>
          </w:tcPr>
          <w:p w14:paraId="58A6A021" w14:textId="77777777" w:rsidR="00B75A3F" w:rsidRDefault="00B75A3F" w:rsidP="00B75A3F">
            <w:pPr>
              <w:jc w:val="center"/>
              <w:rPr>
                <w:rFonts w:ascii="Poppins" w:hAnsi="Poppins" w:cs="Poppins"/>
                <w:sz w:val="20"/>
              </w:rPr>
            </w:pPr>
            <w:r w:rsidRPr="005F2D98">
              <w:rPr>
                <w:rFonts w:ascii="Poppins" w:hAnsi="Poppins" w:cs="Poppins"/>
                <w:sz w:val="20"/>
              </w:rPr>
              <w:t>Striscia isolante perimetrale 5x150mm</w:t>
            </w:r>
          </w:p>
          <w:p w14:paraId="274C2D36" w14:textId="0B59FAE4" w:rsidR="00B75A3F" w:rsidRPr="00F12594" w:rsidRDefault="00B75A3F" w:rsidP="00B75A3F">
            <w:pPr>
              <w:jc w:val="center"/>
              <w:rPr>
                <w:rFonts w:ascii="Poppins" w:hAnsi="Poppins" w:cs="Poppins"/>
                <w:sz w:val="20"/>
              </w:rPr>
            </w:pPr>
            <w:r w:rsidRPr="005F2D98">
              <w:rPr>
                <w:rFonts w:ascii="Poppins" w:hAnsi="Poppins" w:cs="Poppins"/>
                <w:sz w:val="20"/>
              </w:rPr>
              <w:t>conf. 60 m</w:t>
            </w:r>
          </w:p>
        </w:tc>
        <w:tc>
          <w:tcPr>
            <w:tcW w:w="6101" w:type="dxa"/>
          </w:tcPr>
          <w:p w14:paraId="4EFF5E5A" w14:textId="77777777" w:rsidR="00B75A3F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E73143">
              <w:rPr>
                <w:rFonts w:ascii="Poppins" w:hAnsi="Poppins" w:cs="Poppins"/>
                <w:sz w:val="20"/>
              </w:rPr>
              <w:t>Striscia isolante perimetrale in polietilene espanso a cellule chiuse.</w:t>
            </w:r>
          </w:p>
          <w:p w14:paraId="35D36F7F" w14:textId="77777777" w:rsidR="00B75A3F" w:rsidRPr="00E73143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E73143">
              <w:rPr>
                <w:rFonts w:ascii="Poppins" w:hAnsi="Poppins" w:cs="Poppins"/>
                <w:sz w:val="20"/>
              </w:rPr>
              <w:t>Dotata di banda adesiva per il fissaggio a parete.</w:t>
            </w:r>
          </w:p>
          <w:p w14:paraId="0B693BF3" w14:textId="77777777" w:rsidR="00B75A3F" w:rsidRPr="00E73143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F2D8077" w14:textId="77777777" w:rsidR="00B75A3F" w:rsidRPr="00E73143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E73143">
              <w:rPr>
                <w:rFonts w:ascii="Poppins" w:hAnsi="Poppins" w:cs="Poppins"/>
                <w:sz w:val="20"/>
              </w:rPr>
              <w:t>Dimensioni: spessore 5 mm x altezza 150 mm</w:t>
            </w:r>
          </w:p>
          <w:p w14:paraId="6FA62EFE" w14:textId="77777777" w:rsidR="00B75A3F" w:rsidRPr="00E73143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E73143">
              <w:rPr>
                <w:rFonts w:ascii="Poppins" w:hAnsi="Poppins" w:cs="Poppins"/>
                <w:sz w:val="20"/>
              </w:rPr>
              <w:t>m/confezione: 60</w:t>
            </w:r>
          </w:p>
          <w:p w14:paraId="5565B757" w14:textId="77777777" w:rsidR="00B75A3F" w:rsidRPr="00E73143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2E3B455" w14:textId="3A376231" w:rsidR="00B75A3F" w:rsidRPr="00F12594" w:rsidRDefault="00B75A3F" w:rsidP="00B75A3F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E73143">
              <w:rPr>
                <w:rFonts w:ascii="Poppins" w:hAnsi="Poppins" w:cs="Poppins"/>
                <w:b/>
                <w:bCs/>
                <w:sz w:val="20"/>
              </w:rPr>
              <w:t>Marca Emmeti – Modello Striscia isolante perimetrale 5x150mm conf. 60 m o equivalente.</w:t>
            </w:r>
          </w:p>
        </w:tc>
      </w:tr>
      <w:tr w:rsidR="00B75A3F" w14:paraId="17011E92" w14:textId="77777777" w:rsidTr="00F12594">
        <w:tc>
          <w:tcPr>
            <w:tcW w:w="1311" w:type="dxa"/>
            <w:hideMark/>
          </w:tcPr>
          <w:p w14:paraId="64403447" w14:textId="26D68CEB" w:rsidR="00B75A3F" w:rsidRPr="00F12594" w:rsidRDefault="00B75A3F" w:rsidP="00B75A3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28130482</w:t>
            </w:r>
          </w:p>
        </w:tc>
        <w:tc>
          <w:tcPr>
            <w:tcW w:w="2086" w:type="dxa"/>
          </w:tcPr>
          <w:p w14:paraId="0FE8CE0B" w14:textId="77777777" w:rsidR="00B75A3F" w:rsidRDefault="00B75A3F" w:rsidP="00B75A3F">
            <w:pPr>
              <w:jc w:val="center"/>
              <w:rPr>
                <w:rFonts w:ascii="Poppins" w:hAnsi="Poppins" w:cs="Poppins"/>
                <w:sz w:val="20"/>
              </w:rPr>
            </w:pPr>
            <w:r w:rsidRPr="00C70527">
              <w:rPr>
                <w:rFonts w:ascii="Poppins" w:hAnsi="Poppins" w:cs="Poppins"/>
                <w:sz w:val="20"/>
              </w:rPr>
              <w:t>Striscia isolante perimetrale 7x150mm</w:t>
            </w:r>
          </w:p>
          <w:p w14:paraId="34C914D4" w14:textId="71353816" w:rsidR="00B75A3F" w:rsidRPr="00F12594" w:rsidRDefault="00B75A3F" w:rsidP="00B75A3F">
            <w:pPr>
              <w:jc w:val="center"/>
              <w:rPr>
                <w:rFonts w:ascii="Poppins" w:hAnsi="Poppins" w:cs="Poppins"/>
                <w:sz w:val="20"/>
              </w:rPr>
            </w:pPr>
            <w:r w:rsidRPr="00C70527">
              <w:rPr>
                <w:rFonts w:ascii="Poppins" w:hAnsi="Poppins" w:cs="Poppins"/>
                <w:sz w:val="20"/>
              </w:rPr>
              <w:t>conf. 60 m</w:t>
            </w:r>
          </w:p>
        </w:tc>
        <w:tc>
          <w:tcPr>
            <w:tcW w:w="6101" w:type="dxa"/>
          </w:tcPr>
          <w:p w14:paraId="4E8BB961" w14:textId="77777777" w:rsidR="00B75A3F" w:rsidRPr="00C70527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C70527">
              <w:rPr>
                <w:rFonts w:ascii="Poppins" w:hAnsi="Poppins" w:cs="Poppins"/>
                <w:sz w:val="20"/>
              </w:rPr>
              <w:t>Striscia isolante perimetrale in polietilene espanso a cellule chiuse.</w:t>
            </w:r>
          </w:p>
          <w:p w14:paraId="61539827" w14:textId="77777777" w:rsidR="00B75A3F" w:rsidRPr="00C70527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C70527">
              <w:rPr>
                <w:rFonts w:ascii="Poppins" w:hAnsi="Poppins" w:cs="Poppins"/>
                <w:sz w:val="20"/>
              </w:rPr>
              <w:t>Dotata di banda adesiva per il fissaggio a parete.</w:t>
            </w:r>
          </w:p>
          <w:p w14:paraId="5F00E8CE" w14:textId="77777777" w:rsidR="00B75A3F" w:rsidRPr="00C70527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0F02278" w14:textId="77777777" w:rsidR="00B75A3F" w:rsidRPr="00C70527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C70527">
              <w:rPr>
                <w:rFonts w:ascii="Poppins" w:hAnsi="Poppins" w:cs="Poppins"/>
                <w:sz w:val="20"/>
              </w:rPr>
              <w:t>Dimensioni: spessore 7 mm x altezza 150 mm</w:t>
            </w:r>
          </w:p>
          <w:p w14:paraId="57672431" w14:textId="77777777" w:rsidR="00B75A3F" w:rsidRPr="00C70527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C70527">
              <w:rPr>
                <w:rFonts w:ascii="Poppins" w:hAnsi="Poppins" w:cs="Poppins"/>
                <w:sz w:val="20"/>
              </w:rPr>
              <w:t>m/confezione: 60</w:t>
            </w:r>
          </w:p>
          <w:p w14:paraId="2AE45A66" w14:textId="77777777" w:rsidR="00B75A3F" w:rsidRPr="00C70527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09B0AFB" w14:textId="156CB26E" w:rsidR="00B75A3F" w:rsidRPr="00F12594" w:rsidRDefault="00B75A3F" w:rsidP="00B75A3F">
            <w:pPr>
              <w:jc w:val="both"/>
              <w:rPr>
                <w:rFonts w:ascii="Poppins" w:hAnsi="Poppins" w:cs="Poppins"/>
                <w:sz w:val="20"/>
              </w:rPr>
            </w:pPr>
            <w:r w:rsidRPr="00C70527">
              <w:rPr>
                <w:rFonts w:ascii="Poppins" w:hAnsi="Poppins" w:cs="Poppins"/>
                <w:b/>
                <w:bCs/>
                <w:sz w:val="20"/>
              </w:rPr>
              <w:lastRenderedPageBreak/>
              <w:t>Marca Emmeti - Modello Striscia isolante perimetrale 7x150mm conf. 60 m o equivalente.</w:t>
            </w:r>
          </w:p>
        </w:tc>
      </w:tr>
      <w:tr w:rsidR="00E257CE" w14:paraId="514CD9C8" w14:textId="77777777" w:rsidTr="00F12594">
        <w:tc>
          <w:tcPr>
            <w:tcW w:w="1311" w:type="dxa"/>
            <w:hideMark/>
          </w:tcPr>
          <w:p w14:paraId="20FE8349" w14:textId="07A4C0C0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lastRenderedPageBreak/>
              <w:t>28130032</w:t>
            </w:r>
          </w:p>
        </w:tc>
        <w:tc>
          <w:tcPr>
            <w:tcW w:w="2086" w:type="dxa"/>
          </w:tcPr>
          <w:p w14:paraId="56834091" w14:textId="77777777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Profilo per giunto di dilatazione in plastica</w:t>
            </w:r>
          </w:p>
          <w:p w14:paraId="0450EB12" w14:textId="77777777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2000x35x32</w:t>
            </w:r>
          </w:p>
          <w:p w14:paraId="778967E6" w14:textId="77777777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6101" w:type="dxa"/>
          </w:tcPr>
          <w:p w14:paraId="31775D9B" w14:textId="77777777" w:rsidR="00E257CE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Profilo per giunto di dilatazione in plastica con base adesiva e sede per striscia isolante, spessore 7-8 mm.</w:t>
            </w:r>
          </w:p>
          <w:p w14:paraId="4B4ECF36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9702488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Misura: 2000x35x20 mm</w:t>
            </w:r>
          </w:p>
          <w:p w14:paraId="4E364E0C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m/confezione</w:t>
            </w:r>
            <w:r>
              <w:rPr>
                <w:rFonts w:ascii="Poppins" w:hAnsi="Poppins" w:cs="Poppins"/>
                <w:sz w:val="20"/>
              </w:rPr>
              <w:t>:</w:t>
            </w:r>
            <w:r w:rsidRPr="00F12594">
              <w:rPr>
                <w:rFonts w:ascii="Poppins" w:hAnsi="Poppins" w:cs="Poppins"/>
                <w:sz w:val="20"/>
              </w:rPr>
              <w:t xml:space="preserve"> 50</w:t>
            </w:r>
          </w:p>
          <w:p w14:paraId="145CF7A1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5FCE0E8" w14:textId="4D94AA16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>Modello Profilo per giunto di dilatazione in plastica 2000x35x20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257CE" w14:paraId="118F52A7" w14:textId="77777777" w:rsidTr="00F12594">
        <w:tc>
          <w:tcPr>
            <w:tcW w:w="1311" w:type="dxa"/>
            <w:hideMark/>
          </w:tcPr>
          <w:p w14:paraId="0C4B9BA9" w14:textId="59DFE43A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28130486</w:t>
            </w:r>
          </w:p>
        </w:tc>
        <w:tc>
          <w:tcPr>
            <w:tcW w:w="2086" w:type="dxa"/>
          </w:tcPr>
          <w:p w14:paraId="7D4367D3" w14:textId="77777777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Striscia isolante per giunti di dilatazione </w:t>
            </w:r>
          </w:p>
          <w:p w14:paraId="1DF2F2EE" w14:textId="77777777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7x150 mm</w:t>
            </w:r>
          </w:p>
          <w:p w14:paraId="2716390C" w14:textId="77777777" w:rsidR="00E257CE" w:rsidRPr="00F12594" w:rsidRDefault="00E257CE" w:rsidP="00E257CE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6101" w:type="dxa"/>
          </w:tcPr>
          <w:p w14:paraId="192B4627" w14:textId="77777777" w:rsidR="00E257CE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Striscia isolante in polietilene espanso a cellule chiuse.</w:t>
            </w:r>
          </w:p>
          <w:p w14:paraId="2C2F10B9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4A158C8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Misura: 7x150 mm</w:t>
            </w:r>
          </w:p>
          <w:p w14:paraId="5CD7C6BF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m/confezione</w:t>
            </w:r>
            <w:r>
              <w:rPr>
                <w:rFonts w:ascii="Poppins" w:hAnsi="Poppins" w:cs="Poppins"/>
                <w:sz w:val="20"/>
              </w:rPr>
              <w:t>:</w:t>
            </w:r>
            <w:r w:rsidRPr="00F12594">
              <w:rPr>
                <w:rFonts w:ascii="Poppins" w:hAnsi="Poppins" w:cs="Poppins"/>
                <w:sz w:val="20"/>
              </w:rPr>
              <w:t xml:space="preserve"> 60</w:t>
            </w:r>
          </w:p>
          <w:p w14:paraId="5CF08246" w14:textId="77777777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C36F3E" w14:textId="11C29F0F" w:rsidR="00E257CE" w:rsidRPr="00F12594" w:rsidRDefault="00E257CE" w:rsidP="00E257CE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 xml:space="preserve">- </w:t>
            </w:r>
            <w:r w:rsidRPr="00F12594">
              <w:rPr>
                <w:rFonts w:ascii="Poppins" w:hAnsi="Poppins" w:cs="Poppins"/>
                <w:b/>
                <w:sz w:val="20"/>
              </w:rPr>
              <w:t>Modello Striscia isolante per giunti di dilatazione 7x150 mm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C46132" w14:paraId="5AE4D84E" w14:textId="77777777" w:rsidTr="00F12594">
        <w:tc>
          <w:tcPr>
            <w:tcW w:w="1311" w:type="dxa"/>
          </w:tcPr>
          <w:p w14:paraId="3E0B5DF9" w14:textId="4C825A02" w:rsidR="00C46132" w:rsidRPr="00F12594" w:rsidRDefault="00C46132" w:rsidP="00C46132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4454</w:t>
            </w:r>
          </w:p>
        </w:tc>
        <w:tc>
          <w:tcPr>
            <w:tcW w:w="2086" w:type="dxa"/>
          </w:tcPr>
          <w:p w14:paraId="7639C00C" w14:textId="77777777" w:rsidR="00C46132" w:rsidRPr="00C46132" w:rsidRDefault="00C46132" w:rsidP="00C46132">
            <w:pPr>
              <w:jc w:val="center"/>
              <w:rPr>
                <w:rFonts w:ascii="Poppins" w:hAnsi="Poppins" w:cs="Poppins"/>
                <w:sz w:val="20"/>
                <w:lang w:val="sv-SE"/>
              </w:rPr>
            </w:pPr>
            <w:r w:rsidRPr="00C46132">
              <w:rPr>
                <w:rFonts w:ascii="Poppins" w:hAnsi="Poppins" w:cs="Poppins"/>
                <w:sz w:val="20"/>
                <w:lang w:val="sv-SE"/>
              </w:rPr>
              <w:t>Clip fissatubo per Tacker</w:t>
            </w:r>
          </w:p>
          <w:p w14:paraId="5520E92E" w14:textId="3E89F22F" w:rsidR="00C46132" w:rsidRPr="00C46132" w:rsidRDefault="00C46132" w:rsidP="00C46132">
            <w:pPr>
              <w:jc w:val="center"/>
              <w:rPr>
                <w:rFonts w:ascii="Poppins" w:hAnsi="Poppins" w:cs="Poppins"/>
                <w:sz w:val="20"/>
                <w:lang w:val="sv-SE"/>
              </w:rPr>
            </w:pPr>
            <w:r w:rsidRPr="00C46132">
              <w:rPr>
                <w:rFonts w:ascii="Poppins" w:hAnsi="Poppins" w:cs="Poppins"/>
                <w:sz w:val="20"/>
                <w:lang w:val="sv-SE"/>
              </w:rPr>
              <w:t>H4</w:t>
            </w:r>
            <w:r>
              <w:rPr>
                <w:rFonts w:ascii="Poppins" w:hAnsi="Poppins" w:cs="Poppins"/>
                <w:sz w:val="20"/>
                <w:lang w:val="sv-SE"/>
              </w:rPr>
              <w:t>2</w:t>
            </w:r>
          </w:p>
        </w:tc>
        <w:tc>
          <w:tcPr>
            <w:tcW w:w="6101" w:type="dxa"/>
          </w:tcPr>
          <w:p w14:paraId="55306119" w14:textId="7D11E7C5" w:rsidR="00C46132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fissatubo in materiale plastico, per il fissaggio dei tubi al pannello Plan Floor utilizzando il Tacker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7EAF9BD8" w14:textId="77777777" w:rsidR="006B41B6" w:rsidRDefault="006B41B6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2F56D07" w14:textId="30573D55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Confezione da 300 pezzi</w:t>
            </w:r>
          </w:p>
          <w:p w14:paraId="3C09D40C" w14:textId="1FD04F1B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Altezza: H=4</w:t>
            </w:r>
            <w:r>
              <w:rPr>
                <w:rFonts w:ascii="Poppins" w:hAnsi="Poppins" w:cs="Poppins"/>
                <w:sz w:val="20"/>
              </w:rPr>
              <w:t>2</w:t>
            </w:r>
          </w:p>
          <w:p w14:paraId="6018B3A3" w14:textId="77777777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A9E6DBD" w14:textId="30291BFD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D03247"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="00846C85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F12594">
              <w:rPr>
                <w:rFonts w:ascii="Poppins" w:hAnsi="Poppins" w:cs="Poppins"/>
                <w:b/>
                <w:sz w:val="20"/>
              </w:rPr>
              <w:t>Modello Clip fissatubo per Tacker H4</w:t>
            </w:r>
            <w:r>
              <w:rPr>
                <w:rFonts w:ascii="Poppins" w:hAnsi="Poppins" w:cs="Poppins"/>
                <w:b/>
                <w:sz w:val="20"/>
              </w:rPr>
              <w:t>2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C46132" w14:paraId="1ED95E07" w14:textId="77777777" w:rsidTr="00F12594">
        <w:tc>
          <w:tcPr>
            <w:tcW w:w="1311" w:type="dxa"/>
          </w:tcPr>
          <w:p w14:paraId="50178A85" w14:textId="14F4F0A5" w:rsidR="00C46132" w:rsidRPr="00F12594" w:rsidRDefault="00C46132" w:rsidP="00C46132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44</w:t>
            </w:r>
            <w:r w:rsidR="002C4BF8">
              <w:rPr>
                <w:rFonts w:ascii="Poppins" w:hAnsi="Poppins" w:cs="Poppins"/>
                <w:sz w:val="20"/>
              </w:rPr>
              <w:t>60</w:t>
            </w:r>
          </w:p>
        </w:tc>
        <w:tc>
          <w:tcPr>
            <w:tcW w:w="2086" w:type="dxa"/>
          </w:tcPr>
          <w:p w14:paraId="2B202759" w14:textId="77777777" w:rsidR="00C46132" w:rsidRPr="00C46132" w:rsidRDefault="00C46132" w:rsidP="00C46132">
            <w:pPr>
              <w:jc w:val="center"/>
              <w:rPr>
                <w:rFonts w:ascii="Poppins" w:hAnsi="Poppins" w:cs="Poppins"/>
                <w:sz w:val="20"/>
                <w:lang w:val="sv-SE"/>
              </w:rPr>
            </w:pPr>
            <w:r w:rsidRPr="00C46132">
              <w:rPr>
                <w:rFonts w:ascii="Poppins" w:hAnsi="Poppins" w:cs="Poppins"/>
                <w:sz w:val="20"/>
                <w:lang w:val="sv-SE"/>
              </w:rPr>
              <w:t>Clip fissatubo per Tacker</w:t>
            </w:r>
          </w:p>
          <w:p w14:paraId="3229DF5E" w14:textId="2E0B0717" w:rsidR="00C46132" w:rsidRPr="00C46132" w:rsidRDefault="00C46132" w:rsidP="00C46132">
            <w:pPr>
              <w:jc w:val="center"/>
              <w:rPr>
                <w:rFonts w:ascii="Poppins" w:hAnsi="Poppins" w:cs="Poppins"/>
                <w:sz w:val="20"/>
                <w:lang w:val="sv-SE"/>
              </w:rPr>
            </w:pPr>
            <w:r w:rsidRPr="00C46132">
              <w:rPr>
                <w:rFonts w:ascii="Poppins" w:hAnsi="Poppins" w:cs="Poppins"/>
                <w:sz w:val="20"/>
                <w:lang w:val="sv-SE"/>
              </w:rPr>
              <w:t>H</w:t>
            </w:r>
            <w:r w:rsidR="0036202E">
              <w:rPr>
                <w:rFonts w:ascii="Poppins" w:hAnsi="Poppins" w:cs="Poppins"/>
                <w:sz w:val="20"/>
                <w:lang w:val="sv-SE"/>
              </w:rPr>
              <w:t>3</w:t>
            </w:r>
            <w:r>
              <w:rPr>
                <w:rFonts w:ascii="Poppins" w:hAnsi="Poppins" w:cs="Poppins"/>
                <w:sz w:val="20"/>
                <w:lang w:val="sv-SE"/>
              </w:rPr>
              <w:t>8</w:t>
            </w:r>
          </w:p>
        </w:tc>
        <w:tc>
          <w:tcPr>
            <w:tcW w:w="6101" w:type="dxa"/>
          </w:tcPr>
          <w:p w14:paraId="07398A40" w14:textId="77777777" w:rsidR="00C46132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fissatubo in materiale plastico, per il fissaggio dei tubi al pannello Plan Floor utilizzando il Tacker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78E8F780" w14:textId="77777777" w:rsidR="006B41B6" w:rsidRDefault="006B41B6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5795D4A" w14:textId="3527BF1B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Confezione da 300 pezzi</w:t>
            </w:r>
          </w:p>
          <w:p w14:paraId="5BFCC7E2" w14:textId="6F4D1631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Altezza: H=</w:t>
            </w:r>
            <w:r>
              <w:rPr>
                <w:rFonts w:ascii="Poppins" w:hAnsi="Poppins" w:cs="Poppins"/>
                <w:sz w:val="20"/>
              </w:rPr>
              <w:t>38</w:t>
            </w:r>
          </w:p>
          <w:p w14:paraId="0B8D0771" w14:textId="77777777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B6AE4D4" w14:textId="017741E3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D03247"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="00846C85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F12594">
              <w:rPr>
                <w:rFonts w:ascii="Poppins" w:hAnsi="Poppins" w:cs="Poppins"/>
                <w:b/>
                <w:sz w:val="20"/>
              </w:rPr>
              <w:t>Modello Clip fissatubo per Tacker H</w:t>
            </w:r>
            <w:r>
              <w:rPr>
                <w:rFonts w:ascii="Poppins" w:hAnsi="Poppins" w:cs="Poppins"/>
                <w:b/>
                <w:sz w:val="20"/>
              </w:rPr>
              <w:t>38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C46132" w14:paraId="3D146826" w14:textId="77777777" w:rsidTr="00F12594">
        <w:tc>
          <w:tcPr>
            <w:tcW w:w="1311" w:type="dxa"/>
            <w:hideMark/>
          </w:tcPr>
          <w:p w14:paraId="10A90B27" w14:textId="77777777" w:rsidR="00C46132" w:rsidRPr="00F12594" w:rsidRDefault="00C46132" w:rsidP="00C46132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28130744</w:t>
            </w:r>
          </w:p>
        </w:tc>
        <w:tc>
          <w:tcPr>
            <w:tcW w:w="2086" w:type="dxa"/>
            <w:hideMark/>
          </w:tcPr>
          <w:p w14:paraId="401D8D6B" w14:textId="77777777" w:rsidR="00C46132" w:rsidRPr="00F12594" w:rsidRDefault="00C46132" w:rsidP="00C46132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fissatubo rinforzata per Tacker</w:t>
            </w:r>
          </w:p>
          <w:p w14:paraId="48C708D4" w14:textId="6DBE5C18" w:rsidR="00C46132" w:rsidRPr="00F12594" w:rsidRDefault="00C46132" w:rsidP="00C46132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H42</w:t>
            </w:r>
          </w:p>
        </w:tc>
        <w:tc>
          <w:tcPr>
            <w:tcW w:w="6101" w:type="dxa"/>
          </w:tcPr>
          <w:p w14:paraId="16AA8762" w14:textId="6839890A" w:rsidR="00C46132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fissatubo in materiale plastico rinforzato, per il fissaggio dei tubi al pannello Plan Floor utilizzando il Tacker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55AEBDFE" w14:textId="77777777" w:rsidR="00E0309F" w:rsidRDefault="00E0309F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24B34BB" w14:textId="63EBB9C0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Confezione da 240 pezzi</w:t>
            </w:r>
          </w:p>
          <w:p w14:paraId="27187054" w14:textId="77777777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Altezza: H=42</w:t>
            </w:r>
          </w:p>
          <w:p w14:paraId="6F9A030E" w14:textId="77777777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274274D" w14:textId="317AC111" w:rsidR="00C46132" w:rsidRPr="00F12594" w:rsidRDefault="00C46132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D03247"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="00846C85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F12594">
              <w:rPr>
                <w:rFonts w:ascii="Poppins" w:hAnsi="Poppins" w:cs="Poppins"/>
                <w:b/>
                <w:sz w:val="20"/>
              </w:rPr>
              <w:t>Modello Clip fissatubo rinforzato per Tacker H42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5337D" w14:paraId="126501ED" w14:textId="77777777" w:rsidTr="00F12594">
        <w:tc>
          <w:tcPr>
            <w:tcW w:w="1311" w:type="dxa"/>
          </w:tcPr>
          <w:p w14:paraId="1914CC14" w14:textId="6F32884B" w:rsidR="0005337D" w:rsidRPr="00F12594" w:rsidRDefault="0005337D" w:rsidP="0005337D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lastRenderedPageBreak/>
              <w:t>28130042</w:t>
            </w:r>
          </w:p>
        </w:tc>
        <w:tc>
          <w:tcPr>
            <w:tcW w:w="2086" w:type="dxa"/>
          </w:tcPr>
          <w:p w14:paraId="4DE5E0A6" w14:textId="00A3A946" w:rsidR="0005337D" w:rsidRPr="00F12594" w:rsidRDefault="0005337D" w:rsidP="0005337D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Tacker fissaclips</w:t>
            </w:r>
          </w:p>
        </w:tc>
        <w:tc>
          <w:tcPr>
            <w:tcW w:w="6101" w:type="dxa"/>
          </w:tcPr>
          <w:p w14:paraId="21A19801" w14:textId="77777777" w:rsidR="0005337D" w:rsidRPr="00F12594" w:rsidRDefault="0005337D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Tacker fissaclips che consente il fissaggio dei tubi al pannello Plan Floor dalla posizione eretta, senza sforzi</w:t>
            </w:r>
          </w:p>
          <w:p w14:paraId="4F513355" w14:textId="77777777" w:rsidR="0005337D" w:rsidRPr="00F12594" w:rsidRDefault="0005337D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6E821CA" w14:textId="501779FF" w:rsidR="0005337D" w:rsidRPr="00F12594" w:rsidRDefault="0005337D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Tacker fissaclips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80AC9" w14:paraId="5DF9F795" w14:textId="77777777" w:rsidTr="00F12594">
        <w:tc>
          <w:tcPr>
            <w:tcW w:w="1311" w:type="dxa"/>
          </w:tcPr>
          <w:p w14:paraId="4FF76E0A" w14:textId="43CD9D96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4452</w:t>
            </w:r>
          </w:p>
        </w:tc>
        <w:tc>
          <w:tcPr>
            <w:tcW w:w="2086" w:type="dxa"/>
          </w:tcPr>
          <w:p w14:paraId="4223638D" w14:textId="77777777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cavaliere</w:t>
            </w:r>
          </w:p>
          <w:p w14:paraId="62AEECD1" w14:textId="77777777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88x28</w:t>
            </w:r>
            <w:r w:rsidRPr="00F12594">
              <w:rPr>
                <w:rFonts w:ascii="Poppins" w:hAnsi="Poppins" w:cs="Poppins"/>
                <w:sz w:val="20"/>
              </w:rPr>
              <w:t>x14mm</w:t>
            </w:r>
          </w:p>
          <w:p w14:paraId="6245510B" w14:textId="77777777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6101" w:type="dxa"/>
          </w:tcPr>
          <w:p w14:paraId="3C957717" w14:textId="77777777" w:rsidR="00780AC9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cavaliere in materiale plastico, viene applicato sulle bugne per trattenere i tubi nei punti critici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4D0687CB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E9459CE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Misura: </w:t>
            </w:r>
            <w:r>
              <w:rPr>
                <w:rFonts w:ascii="Poppins" w:hAnsi="Poppins" w:cs="Poppins"/>
                <w:sz w:val="20"/>
              </w:rPr>
              <w:t>88x28</w:t>
            </w:r>
            <w:r w:rsidRPr="00F12594">
              <w:rPr>
                <w:rFonts w:ascii="Poppins" w:hAnsi="Poppins" w:cs="Poppins"/>
                <w:sz w:val="20"/>
              </w:rPr>
              <w:t>x14 mm</w:t>
            </w:r>
          </w:p>
          <w:p w14:paraId="6C45EC41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84303EA" w14:textId="51857133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 xml:space="preserve">- 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Modello Clip a cavaliere </w:t>
            </w:r>
            <w:r>
              <w:rPr>
                <w:rFonts w:ascii="Poppins" w:hAnsi="Poppins" w:cs="Poppins"/>
                <w:b/>
                <w:sz w:val="20"/>
              </w:rPr>
              <w:t>88x28</w:t>
            </w:r>
            <w:r w:rsidRPr="00F12594">
              <w:rPr>
                <w:rFonts w:ascii="Poppins" w:hAnsi="Poppins" w:cs="Poppins"/>
                <w:b/>
                <w:sz w:val="20"/>
              </w:rPr>
              <w:t>x14 mm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80AC9" w14:paraId="757CF856" w14:textId="77777777" w:rsidTr="00F12594">
        <w:tc>
          <w:tcPr>
            <w:tcW w:w="1311" w:type="dxa"/>
          </w:tcPr>
          <w:p w14:paraId="1FC12A28" w14:textId="50DDED8B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4456</w:t>
            </w:r>
          </w:p>
        </w:tc>
        <w:tc>
          <w:tcPr>
            <w:tcW w:w="2086" w:type="dxa"/>
          </w:tcPr>
          <w:p w14:paraId="6CEEDD5D" w14:textId="77777777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fissatubo manuale</w:t>
            </w:r>
          </w:p>
          <w:p w14:paraId="22AF19E5" w14:textId="77777777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25x49x5</w:t>
            </w:r>
            <w:r w:rsidRPr="00F12594">
              <w:rPr>
                <w:rFonts w:ascii="Poppins" w:hAnsi="Poppins" w:cs="Poppins"/>
                <w:sz w:val="20"/>
              </w:rPr>
              <w:t>mm</w:t>
            </w:r>
          </w:p>
          <w:p w14:paraId="507AFDAC" w14:textId="77777777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6101" w:type="dxa"/>
          </w:tcPr>
          <w:p w14:paraId="20186BE5" w14:textId="77777777" w:rsidR="00780AC9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fissatubo manuale in materiale plastico per il bloccaggio supplementare dei tubi nei punti critici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63EFFC64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8B27E1E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Misura: </w:t>
            </w:r>
            <w:r>
              <w:rPr>
                <w:rFonts w:ascii="Poppins" w:hAnsi="Poppins" w:cs="Poppins"/>
                <w:sz w:val="20"/>
              </w:rPr>
              <w:t>25x49x5</w:t>
            </w:r>
            <w:r w:rsidRPr="00F12594">
              <w:rPr>
                <w:rFonts w:ascii="Poppins" w:hAnsi="Poppins" w:cs="Poppins"/>
                <w:sz w:val="20"/>
              </w:rPr>
              <w:t xml:space="preserve"> mm</w:t>
            </w:r>
          </w:p>
          <w:p w14:paraId="429D0D0E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96291B8" w14:textId="1E0AA8DB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 xml:space="preserve">- 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Modello Clip fissatubo manuale </w:t>
            </w:r>
            <w:r>
              <w:rPr>
                <w:rFonts w:ascii="Poppins" w:hAnsi="Poppins" w:cs="Poppins"/>
                <w:b/>
                <w:sz w:val="20"/>
              </w:rPr>
              <w:t>25x49x5</w:t>
            </w:r>
            <w:r w:rsidRPr="00F12594">
              <w:rPr>
                <w:rFonts w:ascii="Poppins" w:hAnsi="Poppins" w:cs="Poppins"/>
                <w:b/>
                <w:sz w:val="20"/>
              </w:rPr>
              <w:t>mm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80AC9" w14:paraId="26BBB1C4" w14:textId="77777777" w:rsidTr="00F12594">
        <w:tc>
          <w:tcPr>
            <w:tcW w:w="1311" w:type="dxa"/>
          </w:tcPr>
          <w:p w14:paraId="5AE40996" w14:textId="0AAF8D71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28134464</w:t>
            </w:r>
          </w:p>
        </w:tc>
        <w:tc>
          <w:tcPr>
            <w:tcW w:w="2086" w:type="dxa"/>
          </w:tcPr>
          <w:p w14:paraId="79509954" w14:textId="0E948810" w:rsidR="00780AC9" w:rsidRPr="00F12594" w:rsidRDefault="00780AC9" w:rsidP="00780AC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Curva di supporto per tubi di diametro da 1</w:t>
            </w:r>
            <w:r>
              <w:rPr>
                <w:rFonts w:ascii="Poppins" w:hAnsi="Poppins" w:cs="Poppins"/>
                <w:sz w:val="20"/>
              </w:rPr>
              <w:t>4</w:t>
            </w:r>
            <w:r w:rsidRPr="00F12594">
              <w:rPr>
                <w:rFonts w:ascii="Poppins" w:hAnsi="Poppins" w:cs="Poppins"/>
                <w:sz w:val="20"/>
              </w:rPr>
              <w:t xml:space="preserve"> a 1</w:t>
            </w:r>
            <w:r>
              <w:rPr>
                <w:rFonts w:ascii="Poppins" w:hAnsi="Poppins" w:cs="Poppins"/>
                <w:sz w:val="20"/>
              </w:rPr>
              <w:t>7</w:t>
            </w:r>
            <w:r w:rsidRPr="00F12594">
              <w:rPr>
                <w:rFonts w:ascii="Poppins" w:hAnsi="Poppins" w:cs="Poppins"/>
                <w:sz w:val="20"/>
              </w:rPr>
              <w:t xml:space="preserve"> mm</w:t>
            </w:r>
          </w:p>
        </w:tc>
        <w:tc>
          <w:tcPr>
            <w:tcW w:w="6101" w:type="dxa"/>
          </w:tcPr>
          <w:p w14:paraId="3E5C9C0F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Curva di supporto in materiale </w:t>
            </w:r>
            <w:r>
              <w:rPr>
                <w:rFonts w:ascii="Poppins" w:hAnsi="Poppins" w:cs="Poppins"/>
                <w:sz w:val="20"/>
              </w:rPr>
              <w:t>PA66</w:t>
            </w:r>
            <w:r w:rsidRPr="00F12594">
              <w:rPr>
                <w:rFonts w:ascii="Poppins" w:hAnsi="Poppins" w:cs="Poppins"/>
                <w:sz w:val="20"/>
              </w:rPr>
              <w:t>, rinforzato con fibre di vetro.</w:t>
            </w:r>
          </w:p>
          <w:p w14:paraId="01DBB901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Sostiene i tubi di diametro da 14 a 17 mm alla base dei collettori.</w:t>
            </w:r>
          </w:p>
          <w:p w14:paraId="65550EC3" w14:textId="77777777" w:rsidR="00780AC9" w:rsidRPr="00F12594" w:rsidRDefault="00780AC9" w:rsidP="00780AC9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417238E" w14:textId="0B243FEA" w:rsidR="00780AC9" w:rsidRPr="00F12594" w:rsidRDefault="00780AC9" w:rsidP="00780AC9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Curva di supporto per tubi di diametro da 1</w:t>
            </w:r>
            <w:r>
              <w:rPr>
                <w:rFonts w:ascii="Poppins" w:hAnsi="Poppins" w:cs="Poppins"/>
                <w:b/>
                <w:sz w:val="20"/>
              </w:rPr>
              <w:t>4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a 1</w:t>
            </w:r>
            <w:r>
              <w:rPr>
                <w:rFonts w:ascii="Poppins" w:hAnsi="Poppins" w:cs="Poppins"/>
                <w:b/>
                <w:sz w:val="20"/>
              </w:rPr>
              <w:t>7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CC7C9A" w14:paraId="26716DB4" w14:textId="77777777" w:rsidTr="00F12594">
        <w:tc>
          <w:tcPr>
            <w:tcW w:w="1311" w:type="dxa"/>
          </w:tcPr>
          <w:p w14:paraId="0B69DC0D" w14:textId="2406135A" w:rsidR="00CC7C9A" w:rsidRPr="00F12594" w:rsidRDefault="00CC7C9A" w:rsidP="00CC7C9A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</w:t>
            </w:r>
            <w:r>
              <w:rPr>
                <w:rFonts w:ascii="Poppins" w:hAnsi="Poppins" w:cs="Poppins"/>
                <w:sz w:val="20"/>
              </w:rPr>
              <w:t>34462</w:t>
            </w:r>
          </w:p>
        </w:tc>
        <w:tc>
          <w:tcPr>
            <w:tcW w:w="2086" w:type="dxa"/>
          </w:tcPr>
          <w:p w14:paraId="772BA860" w14:textId="046249E8" w:rsidR="00CC7C9A" w:rsidRPr="00F12594" w:rsidRDefault="00CC7C9A" w:rsidP="00CC7C9A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Attrezzo fissaclip</w:t>
            </w:r>
            <w:r>
              <w:rPr>
                <w:rFonts w:ascii="Poppins" w:hAnsi="Poppins" w:cs="Poppins"/>
                <w:sz w:val="20"/>
              </w:rPr>
              <w:t>s</w:t>
            </w:r>
            <w:r w:rsidRPr="00F12594">
              <w:rPr>
                <w:rFonts w:ascii="Poppins" w:hAnsi="Poppins" w:cs="Poppins"/>
                <w:sz w:val="20"/>
              </w:rPr>
              <w:t xml:space="preserve"> rete</w:t>
            </w:r>
          </w:p>
        </w:tc>
        <w:tc>
          <w:tcPr>
            <w:tcW w:w="6101" w:type="dxa"/>
          </w:tcPr>
          <w:p w14:paraId="4A0F72CF" w14:textId="77777777" w:rsidR="00CC7C9A" w:rsidRPr="00F12594" w:rsidRDefault="00CC7C9A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Attrezzo fissa clip rete che consente il fissaggio delle clip a rete dalla posizione eretta, senza sforzi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4DB44F55" w14:textId="77777777" w:rsidR="00CC7C9A" w:rsidRPr="00F12594" w:rsidRDefault="00CC7C9A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0E759EB" w14:textId="7230A042" w:rsidR="00CC7C9A" w:rsidRPr="00F12594" w:rsidRDefault="00CC7C9A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Attrezzo fissaclip</w:t>
            </w:r>
            <w:r>
              <w:rPr>
                <w:rFonts w:ascii="Poppins" w:hAnsi="Poppins" w:cs="Poppins"/>
                <w:b/>
                <w:sz w:val="20"/>
              </w:rPr>
              <w:t>s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rete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B15EF" w14:paraId="3FEB9214" w14:textId="77777777" w:rsidTr="00F12594">
        <w:tc>
          <w:tcPr>
            <w:tcW w:w="1311" w:type="dxa"/>
          </w:tcPr>
          <w:p w14:paraId="72D2554C" w14:textId="24BF6F7D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4458</w:t>
            </w:r>
          </w:p>
        </w:tc>
        <w:tc>
          <w:tcPr>
            <w:tcW w:w="2086" w:type="dxa"/>
          </w:tcPr>
          <w:p w14:paraId="0A1F32FB" w14:textId="5F24E38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rete filo 3 mm</w:t>
            </w:r>
          </w:p>
        </w:tc>
        <w:tc>
          <w:tcPr>
            <w:tcW w:w="6101" w:type="dxa"/>
          </w:tcPr>
          <w:p w14:paraId="25399912" w14:textId="29E1CB42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rete per il fissaggio del tubo al pannello radiante. Da fissare con l</w:t>
            </w:r>
            <w:r w:rsidR="008171C3">
              <w:rPr>
                <w:rFonts w:ascii="Poppins" w:hAnsi="Poppins" w:cs="Poppins"/>
                <w:sz w:val="20"/>
              </w:rPr>
              <w:t>’</w:t>
            </w:r>
            <w:r w:rsidRPr="00F12594">
              <w:rPr>
                <w:rFonts w:ascii="Poppins" w:hAnsi="Poppins" w:cs="Poppins"/>
                <w:sz w:val="20"/>
              </w:rPr>
              <w:t>apposito attrezzo automatico fissa clip rete.</w:t>
            </w:r>
          </w:p>
          <w:p w14:paraId="2DB21803" w14:textId="6808F4A5" w:rsidR="00EB15EF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Da utilizzare con la rete metallica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609A073D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4500814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Misura: Rete Ø filo 3</w:t>
            </w:r>
          </w:p>
          <w:p w14:paraId="2D52AAB4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9F39016" w14:textId="43C70A46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Clip a rete filo 3 mm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B15EF" w14:paraId="2B2E85FE" w14:textId="77777777" w:rsidTr="00F12594">
        <w:tc>
          <w:tcPr>
            <w:tcW w:w="1311" w:type="dxa"/>
            <w:hideMark/>
          </w:tcPr>
          <w:p w14:paraId="4CBCE985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28130720</w:t>
            </w:r>
          </w:p>
        </w:tc>
        <w:tc>
          <w:tcPr>
            <w:tcW w:w="2086" w:type="dxa"/>
            <w:hideMark/>
          </w:tcPr>
          <w:p w14:paraId="06576511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rete</w:t>
            </w:r>
          </w:p>
        </w:tc>
        <w:tc>
          <w:tcPr>
            <w:tcW w:w="6101" w:type="dxa"/>
          </w:tcPr>
          <w:p w14:paraId="61CCF72B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rete manuale per il fissaggio del tubo al pannello radiante.</w:t>
            </w:r>
          </w:p>
          <w:p w14:paraId="0F331D17" w14:textId="343874ED" w:rsidR="00EB15EF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Da utilizzare con la rete metallic</w:t>
            </w:r>
            <w:r w:rsidR="008A6B22">
              <w:rPr>
                <w:rFonts w:ascii="Poppins" w:hAnsi="Poppins" w:cs="Poppins"/>
                <w:sz w:val="20"/>
              </w:rPr>
              <w:t>a</w:t>
            </w:r>
            <w:r w:rsidRPr="00F12594">
              <w:rPr>
                <w:rFonts w:ascii="Poppins" w:hAnsi="Poppins" w:cs="Poppins"/>
                <w:sz w:val="20"/>
              </w:rPr>
              <w:t>.</w:t>
            </w:r>
          </w:p>
          <w:p w14:paraId="495C714A" w14:textId="77777777" w:rsidR="008A6B22" w:rsidRPr="00F12594" w:rsidRDefault="008A6B22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6EFC77C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Misura: Rete Ø filo 3</w:t>
            </w:r>
          </w:p>
          <w:p w14:paraId="27C4A881" w14:textId="02551120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Tubo: Ø16</w:t>
            </w:r>
            <w:r w:rsidR="006771B5">
              <w:rPr>
                <w:rFonts w:ascii="Poppins" w:hAnsi="Poppins" w:cs="Poppins"/>
                <w:sz w:val="20"/>
              </w:rPr>
              <w:t>-</w:t>
            </w:r>
            <w:r w:rsidRPr="00F12594">
              <w:rPr>
                <w:rFonts w:ascii="Poppins" w:hAnsi="Poppins" w:cs="Poppins"/>
                <w:sz w:val="20"/>
              </w:rPr>
              <w:t>17 mm</w:t>
            </w:r>
          </w:p>
          <w:p w14:paraId="3E812924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C142078" w14:textId="06D19883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Clip a rete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F1AF1" w14:paraId="51E8E5C1" w14:textId="77777777" w:rsidTr="00F12594">
        <w:tc>
          <w:tcPr>
            <w:tcW w:w="1311" w:type="dxa"/>
          </w:tcPr>
          <w:p w14:paraId="15B45F66" w14:textId="0EAA8174" w:rsidR="00EF1AF1" w:rsidRPr="00F12594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lastRenderedPageBreak/>
              <w:t>28130074</w:t>
            </w:r>
          </w:p>
        </w:tc>
        <w:tc>
          <w:tcPr>
            <w:tcW w:w="2086" w:type="dxa"/>
          </w:tcPr>
          <w:p w14:paraId="3E34F324" w14:textId="77777777" w:rsidR="00EF1AF1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7C42CF">
              <w:rPr>
                <w:rFonts w:ascii="Poppins" w:hAnsi="Poppins" w:cs="Poppins"/>
                <w:sz w:val="20"/>
              </w:rPr>
              <w:t>Rete metallica anti-ritiro (in fogli)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7C42CF">
              <w:rPr>
                <w:rFonts w:ascii="Poppins" w:hAnsi="Poppins" w:cs="Poppins"/>
                <w:sz w:val="20"/>
              </w:rPr>
              <w:t>1x2 m</w:t>
            </w:r>
          </w:p>
          <w:p w14:paraId="1060882B" w14:textId="77777777" w:rsidR="00EF1AF1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7C42CF">
              <w:rPr>
                <w:rFonts w:ascii="Poppins" w:hAnsi="Poppins" w:cs="Poppins"/>
                <w:sz w:val="20"/>
              </w:rPr>
              <w:t>Ø filo 1.8 mm</w:t>
            </w:r>
          </w:p>
          <w:p w14:paraId="43BC885F" w14:textId="62549629" w:rsidR="00EF1AF1" w:rsidRPr="00F12594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7C42CF">
              <w:rPr>
                <w:rFonts w:ascii="Poppins" w:hAnsi="Poppins" w:cs="Poppins"/>
                <w:sz w:val="20"/>
              </w:rPr>
              <w:t>conf. 40 m2</w:t>
            </w:r>
          </w:p>
        </w:tc>
        <w:tc>
          <w:tcPr>
            <w:tcW w:w="6101" w:type="dxa"/>
          </w:tcPr>
          <w:p w14:paraId="5851D746" w14:textId="77777777" w:rsidR="00EF1AF1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Rete elettrosaldata in acciaio zincato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56BC6D9F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5C65AC2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Ø filo 1.8 mm a maglie 50x50 mm</w:t>
            </w:r>
          </w:p>
          <w:p w14:paraId="759490D3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Confezione da 20 fogli</w:t>
            </w:r>
          </w:p>
          <w:p w14:paraId="5F84F260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m2/confezione: 40</w:t>
            </w:r>
          </w:p>
          <w:p w14:paraId="0A53334E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2C886D2" w14:textId="34E3F66D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Modello </w:t>
            </w:r>
            <w:r w:rsidRPr="00E91722">
              <w:rPr>
                <w:rFonts w:ascii="Poppins" w:hAnsi="Poppins" w:cs="Poppins"/>
                <w:b/>
                <w:sz w:val="20"/>
              </w:rPr>
              <w:t>Rete metallica anti-ritiro (in fogli) 1x2 m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E91722">
              <w:rPr>
                <w:rFonts w:ascii="Poppins" w:hAnsi="Poppins" w:cs="Poppins"/>
                <w:b/>
                <w:sz w:val="20"/>
              </w:rPr>
              <w:t>Ø filo 1.8 mm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E91722">
              <w:rPr>
                <w:rFonts w:ascii="Poppins" w:hAnsi="Poppins" w:cs="Poppins"/>
                <w:b/>
                <w:sz w:val="20"/>
              </w:rPr>
              <w:t>conf. 40 m2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F1AF1" w14:paraId="42638471" w14:textId="77777777" w:rsidTr="00F12594">
        <w:tc>
          <w:tcPr>
            <w:tcW w:w="1311" w:type="dxa"/>
          </w:tcPr>
          <w:p w14:paraId="31B6784A" w14:textId="26F5973E" w:rsidR="00EF1AF1" w:rsidRPr="00F12594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28141000</w:t>
            </w:r>
          </w:p>
        </w:tc>
        <w:tc>
          <w:tcPr>
            <w:tcW w:w="2086" w:type="dxa"/>
          </w:tcPr>
          <w:p w14:paraId="36B7E118" w14:textId="77777777" w:rsidR="00EF1AF1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CF66F4">
              <w:rPr>
                <w:rFonts w:ascii="Poppins" w:hAnsi="Poppins" w:cs="Poppins"/>
                <w:sz w:val="20"/>
              </w:rPr>
              <w:t>Rete metallica anti-ritiro (in fogli) 1x2 m</w:t>
            </w:r>
          </w:p>
          <w:p w14:paraId="474318B4" w14:textId="77777777" w:rsidR="00EF1AF1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CF66F4">
              <w:rPr>
                <w:rFonts w:ascii="Poppins" w:hAnsi="Poppins" w:cs="Poppins"/>
                <w:sz w:val="20"/>
              </w:rPr>
              <w:t>Ø filo 3 mm</w:t>
            </w:r>
          </w:p>
          <w:p w14:paraId="74179A10" w14:textId="77777777" w:rsidR="00EF1AF1" w:rsidRPr="00F12594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  <w:r w:rsidRPr="00CF66F4">
              <w:rPr>
                <w:rFonts w:ascii="Poppins" w:hAnsi="Poppins" w:cs="Poppins"/>
                <w:sz w:val="20"/>
              </w:rPr>
              <w:t>conf. 30 m2</w:t>
            </w:r>
          </w:p>
          <w:p w14:paraId="403187D3" w14:textId="77777777" w:rsidR="00EF1AF1" w:rsidRPr="00F12594" w:rsidRDefault="00EF1AF1" w:rsidP="00EF1AF1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6101" w:type="dxa"/>
          </w:tcPr>
          <w:p w14:paraId="3096538D" w14:textId="77777777" w:rsidR="00EF1AF1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Rete elettrosaldata in acciaio zincato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121013E7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DD849EE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Ø filo 3 mm a maglie 1000x100 mm</w:t>
            </w:r>
          </w:p>
          <w:p w14:paraId="3D98EE1A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Confezione da 15 fogli</w:t>
            </w:r>
          </w:p>
          <w:p w14:paraId="2EF32F97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m2/confezione: 30</w:t>
            </w:r>
          </w:p>
          <w:p w14:paraId="42758D05" w14:textId="77777777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734746E" w14:textId="32AFD880" w:rsidR="00EF1AF1" w:rsidRPr="00F12594" w:rsidRDefault="00EF1AF1" w:rsidP="00EF1AF1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Modello </w:t>
            </w:r>
            <w:r w:rsidRPr="00377286">
              <w:rPr>
                <w:rFonts w:ascii="Poppins" w:hAnsi="Poppins" w:cs="Poppins"/>
                <w:b/>
                <w:sz w:val="20"/>
              </w:rPr>
              <w:t>Rete metallica anti-ritiro (in fogli) 1x2 m Ø filo 3 mm conf. 30 m2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B15EF" w14:paraId="4D4059FB" w14:textId="77777777" w:rsidTr="00F12594">
        <w:tc>
          <w:tcPr>
            <w:tcW w:w="1311" w:type="dxa"/>
            <w:hideMark/>
          </w:tcPr>
          <w:p w14:paraId="6E617AD2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28130756</w:t>
            </w:r>
          </w:p>
        </w:tc>
        <w:tc>
          <w:tcPr>
            <w:tcW w:w="2086" w:type="dxa"/>
            <w:hideMark/>
          </w:tcPr>
          <w:p w14:paraId="2CB1BF1B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Guida per ancoraggio tubi </w:t>
            </w:r>
          </w:p>
          <w:p w14:paraId="39FD292E" w14:textId="6C8FF293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Ø16-17</w:t>
            </w:r>
          </w:p>
        </w:tc>
        <w:tc>
          <w:tcPr>
            <w:tcW w:w="6101" w:type="dxa"/>
          </w:tcPr>
          <w:p w14:paraId="0F35E08C" w14:textId="77777777" w:rsidR="000B0212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Guida modulare per ancoraggio dei tubi con diametro da 16 e 17 mm.</w:t>
            </w:r>
          </w:p>
          <w:p w14:paraId="4021904B" w14:textId="4D63F835" w:rsidR="00EB15EF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Passo minimo 5 cm.</w:t>
            </w:r>
          </w:p>
          <w:p w14:paraId="2813CCF3" w14:textId="77777777" w:rsidR="000B0212" w:rsidRPr="00F12594" w:rsidRDefault="000B0212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2A96B21" w14:textId="66494B29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Misura: 1000x28x40 mm</w:t>
            </w:r>
          </w:p>
          <w:p w14:paraId="187FC1AF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836113D" w14:textId="1062DA01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Guida per ancoraggio tubi Ø16-17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B15EF" w14:paraId="5C53FC82" w14:textId="77777777" w:rsidTr="00F12594">
        <w:tc>
          <w:tcPr>
            <w:tcW w:w="1311" w:type="dxa"/>
            <w:hideMark/>
          </w:tcPr>
          <w:p w14:paraId="38C8BFBC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28130725</w:t>
            </w:r>
          </w:p>
        </w:tc>
        <w:tc>
          <w:tcPr>
            <w:tcW w:w="2086" w:type="dxa"/>
            <w:hideMark/>
          </w:tcPr>
          <w:p w14:paraId="08706911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Guida per ancoraggio tubi </w:t>
            </w:r>
          </w:p>
          <w:p w14:paraId="5B7B5584" w14:textId="40096678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Ø17-20-25</w:t>
            </w:r>
          </w:p>
        </w:tc>
        <w:tc>
          <w:tcPr>
            <w:tcW w:w="6101" w:type="dxa"/>
          </w:tcPr>
          <w:p w14:paraId="1CC9C8A9" w14:textId="4A94B63B" w:rsidR="00976421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Guida modulare per ancoraggio dei tubi con diametro da 1</w:t>
            </w:r>
            <w:r w:rsidR="006F2718">
              <w:rPr>
                <w:rFonts w:ascii="Poppins" w:hAnsi="Poppins" w:cs="Poppins"/>
                <w:sz w:val="20"/>
              </w:rPr>
              <w:t>7</w:t>
            </w:r>
            <w:r w:rsidRPr="00F12594">
              <w:rPr>
                <w:rFonts w:ascii="Poppins" w:hAnsi="Poppins" w:cs="Poppins"/>
                <w:sz w:val="20"/>
              </w:rPr>
              <w:t>,</w:t>
            </w:r>
            <w:r w:rsidR="006F2718">
              <w:rPr>
                <w:rFonts w:ascii="Poppins" w:hAnsi="Poppins" w:cs="Poppins"/>
                <w:sz w:val="20"/>
              </w:rPr>
              <w:t xml:space="preserve"> </w:t>
            </w:r>
            <w:r w:rsidRPr="00F12594">
              <w:rPr>
                <w:rFonts w:ascii="Poppins" w:hAnsi="Poppins" w:cs="Poppins"/>
                <w:sz w:val="20"/>
              </w:rPr>
              <w:t>20 e 25 mm.</w:t>
            </w:r>
          </w:p>
          <w:p w14:paraId="258C8677" w14:textId="532DBD73" w:rsidR="00EB15EF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Passo minimo 10 cm.</w:t>
            </w:r>
          </w:p>
          <w:p w14:paraId="45E9BBC0" w14:textId="77777777" w:rsidR="00976421" w:rsidRPr="00F12594" w:rsidRDefault="00976421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0F5115" w14:textId="1F77933B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Misura: 1000x40x50 mm</w:t>
            </w:r>
          </w:p>
          <w:p w14:paraId="35A661E7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B06BB80" w14:textId="4CEB61D8" w:rsidR="00EB15EF" w:rsidRPr="00F12594" w:rsidRDefault="00EB15EF" w:rsidP="00837FC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171C3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>Guida per ancoraggio tubi Ø17-20-25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EB15EF" w14:paraId="6ED3AA30" w14:textId="77777777" w:rsidTr="00F12594">
        <w:tc>
          <w:tcPr>
            <w:tcW w:w="1311" w:type="dxa"/>
            <w:hideMark/>
          </w:tcPr>
          <w:p w14:paraId="1D0AED5B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28130740</w:t>
            </w:r>
          </w:p>
        </w:tc>
        <w:tc>
          <w:tcPr>
            <w:tcW w:w="2086" w:type="dxa"/>
            <w:hideMark/>
          </w:tcPr>
          <w:p w14:paraId="474085A3" w14:textId="77777777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Guida con base adesiva per ancoraggio tubi </w:t>
            </w:r>
          </w:p>
          <w:p w14:paraId="1153A64B" w14:textId="505C11AC" w:rsidR="00EB15EF" w:rsidRPr="00F12594" w:rsidRDefault="00EB15EF" w:rsidP="00EB15EF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Ø17-20-25</w:t>
            </w:r>
          </w:p>
        </w:tc>
        <w:tc>
          <w:tcPr>
            <w:tcW w:w="6101" w:type="dxa"/>
          </w:tcPr>
          <w:p w14:paraId="6364C35E" w14:textId="716B4512" w:rsidR="00C17C28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Guida modulare con base adesiva per ancoraggio dei tubi con diametro da 17,</w:t>
            </w:r>
            <w:r w:rsidR="008A6A30">
              <w:rPr>
                <w:rFonts w:ascii="Poppins" w:hAnsi="Poppins" w:cs="Poppins"/>
                <w:sz w:val="20"/>
              </w:rPr>
              <w:t xml:space="preserve"> </w:t>
            </w:r>
            <w:r w:rsidRPr="00F12594">
              <w:rPr>
                <w:rFonts w:ascii="Poppins" w:hAnsi="Poppins" w:cs="Poppins"/>
                <w:sz w:val="20"/>
              </w:rPr>
              <w:t>20 e 25 mm.</w:t>
            </w:r>
          </w:p>
          <w:p w14:paraId="511F4A2F" w14:textId="19A17DD3" w:rsidR="00EB15EF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Passo minimo 10 cm.</w:t>
            </w:r>
          </w:p>
          <w:p w14:paraId="58A9E22D" w14:textId="77777777" w:rsidR="00C17C28" w:rsidRPr="00F12594" w:rsidRDefault="00C17C28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86DDD18" w14:textId="7228E795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lastRenderedPageBreak/>
              <w:t>Misura: 1000x40x50 mm</w:t>
            </w:r>
          </w:p>
          <w:p w14:paraId="69C7AA66" w14:textId="77777777" w:rsidR="00EB15EF" w:rsidRPr="00F12594" w:rsidRDefault="00EB15EF" w:rsidP="00837FC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BE0EC3D" w14:textId="49BC8293" w:rsidR="00EB15EF" w:rsidRPr="00F12594" w:rsidRDefault="00EB15EF" w:rsidP="00837FC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8554E">
              <w:rPr>
                <w:rFonts w:ascii="Poppins" w:hAnsi="Poppins" w:cs="Poppins"/>
                <w:b/>
                <w:sz w:val="20"/>
              </w:rPr>
              <w:t xml:space="preserve">- </w:t>
            </w:r>
            <w:r w:rsidRPr="00F12594">
              <w:rPr>
                <w:rFonts w:ascii="Poppins" w:hAnsi="Poppins" w:cs="Poppins"/>
                <w:b/>
                <w:sz w:val="20"/>
              </w:rPr>
              <w:t>Guida con base adesiva per ancoraggio tubi Ø17-20-25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D5AD7" w14:paraId="40FD8F7F" w14:textId="77777777" w:rsidTr="00F12594">
        <w:tc>
          <w:tcPr>
            <w:tcW w:w="1311" w:type="dxa"/>
            <w:hideMark/>
          </w:tcPr>
          <w:p w14:paraId="4934DEF6" w14:textId="42A6F8C7" w:rsidR="000D5AD7" w:rsidRPr="00F12594" w:rsidRDefault="000D5AD7" w:rsidP="000D5AD7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lastRenderedPageBreak/>
              <w:t>28130048</w:t>
            </w:r>
          </w:p>
        </w:tc>
        <w:tc>
          <w:tcPr>
            <w:tcW w:w="2086" w:type="dxa"/>
            <w:hideMark/>
          </w:tcPr>
          <w:p w14:paraId="0C5A5006" w14:textId="723C9328" w:rsidR="000D5AD7" w:rsidRPr="00F12594" w:rsidRDefault="000D5AD7" w:rsidP="000D5AD7">
            <w:pPr>
              <w:jc w:val="center"/>
              <w:rPr>
                <w:rFonts w:ascii="Poppins" w:hAnsi="Poppins" w:cs="Poppins"/>
                <w:sz w:val="20"/>
              </w:rPr>
            </w:pPr>
            <w:r w:rsidRPr="00FD44AF">
              <w:rPr>
                <w:rFonts w:ascii="Poppins" w:hAnsi="Poppins" w:cs="Poppins"/>
                <w:sz w:val="20"/>
              </w:rPr>
              <w:t>Feltro tessuto-non tessuto 2x25 m conf. 50 m2</w:t>
            </w:r>
          </w:p>
        </w:tc>
        <w:tc>
          <w:tcPr>
            <w:tcW w:w="6101" w:type="dxa"/>
          </w:tcPr>
          <w:p w14:paraId="59A5F15F" w14:textId="77777777" w:rsidR="000D5AD7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Feltro tessuto-non tessuto in fiocco di polipropilene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4E29A752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F04DE84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Spessore: 4 mm</w:t>
            </w:r>
          </w:p>
          <w:p w14:paraId="68D92CBE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Grammatura: 500 g/m2</w:t>
            </w:r>
          </w:p>
          <w:p w14:paraId="6E96571A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Misura: 2x25 m</w:t>
            </w:r>
          </w:p>
          <w:p w14:paraId="189877BC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m2/confezione: 50 </w:t>
            </w:r>
          </w:p>
          <w:p w14:paraId="2C36215E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1E81F18" w14:textId="33AAE439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FD44AF">
              <w:rPr>
                <w:rFonts w:ascii="Poppins" w:hAnsi="Poppins" w:cs="Poppins"/>
                <w:b/>
                <w:sz w:val="20"/>
              </w:rPr>
              <w:t>Feltro tessuto-non tessuto 2x25 m conf. 50 m2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D5AD7" w14:paraId="09CB091A" w14:textId="77777777" w:rsidTr="00F12594">
        <w:tc>
          <w:tcPr>
            <w:tcW w:w="1311" w:type="dxa"/>
            <w:hideMark/>
          </w:tcPr>
          <w:p w14:paraId="229B73AA" w14:textId="7394034F" w:rsidR="000D5AD7" w:rsidRPr="00F12594" w:rsidRDefault="000D5AD7" w:rsidP="000D5AD7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</w:t>
            </w:r>
            <w:r>
              <w:rPr>
                <w:rFonts w:ascii="Poppins" w:hAnsi="Poppins" w:cs="Poppins"/>
                <w:sz w:val="20"/>
              </w:rPr>
              <w:t>8130418</w:t>
            </w:r>
          </w:p>
        </w:tc>
        <w:tc>
          <w:tcPr>
            <w:tcW w:w="2086" w:type="dxa"/>
            <w:hideMark/>
          </w:tcPr>
          <w:p w14:paraId="40B0FAE7" w14:textId="62D72626" w:rsidR="000D5AD7" w:rsidRPr="00F12594" w:rsidRDefault="000D5AD7" w:rsidP="000D5AD7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Fibre polimeriche per massetti</w:t>
            </w:r>
            <w:r>
              <w:rPr>
                <w:rFonts w:ascii="Poppins" w:hAnsi="Poppins" w:cs="Poppins"/>
                <w:sz w:val="20"/>
              </w:rPr>
              <w:t xml:space="preserve"> 1 kg</w:t>
            </w:r>
          </w:p>
        </w:tc>
        <w:tc>
          <w:tcPr>
            <w:tcW w:w="6101" w:type="dxa"/>
          </w:tcPr>
          <w:p w14:paraId="014D54C7" w14:textId="77777777" w:rsidR="000D5AD7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Fibre polimeriche strutturali con lunghezza 30 mm studiate per migliorare le caratteristiche di resistenza a trazione dei calcestruzzi in fase post-fessurativa.</w:t>
            </w:r>
          </w:p>
          <w:p w14:paraId="0EB9F970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Consentono di rinforzare il calcestruzzo tipo “terra umida”, aumentandone la duttilità e tenacità.</w:t>
            </w:r>
          </w:p>
          <w:p w14:paraId="0FA2F870" w14:textId="77777777" w:rsidR="000D5AD7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Idone</w:t>
            </w:r>
            <w:r>
              <w:rPr>
                <w:rFonts w:ascii="Poppins" w:hAnsi="Poppins" w:cs="Poppins"/>
                <w:sz w:val="20"/>
              </w:rPr>
              <w:t>e</w:t>
            </w:r>
            <w:r w:rsidRPr="00F12594">
              <w:rPr>
                <w:rFonts w:ascii="Poppins" w:hAnsi="Poppins" w:cs="Poppins"/>
                <w:sz w:val="20"/>
              </w:rPr>
              <w:t xml:space="preserve"> per </w:t>
            </w:r>
            <w:r>
              <w:rPr>
                <w:rFonts w:ascii="Poppins" w:hAnsi="Poppins" w:cs="Poppins"/>
                <w:sz w:val="20"/>
              </w:rPr>
              <w:t xml:space="preserve">la realizzazione di </w:t>
            </w:r>
            <w:r w:rsidRPr="00F12594">
              <w:rPr>
                <w:rFonts w:ascii="Poppins" w:hAnsi="Poppins" w:cs="Poppins"/>
                <w:sz w:val="20"/>
              </w:rPr>
              <w:t>massetti riscaldati.</w:t>
            </w:r>
          </w:p>
          <w:p w14:paraId="7A2188E2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38D4464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Dosaggio consigliato: 1</w:t>
            </w:r>
            <w:r>
              <w:rPr>
                <w:rFonts w:ascii="Poppins" w:hAnsi="Poppins" w:cs="Poppins"/>
                <w:sz w:val="20"/>
              </w:rPr>
              <w:t>-3</w:t>
            </w:r>
            <w:r w:rsidRPr="00F12594">
              <w:rPr>
                <w:rFonts w:ascii="Poppins" w:hAnsi="Poppins" w:cs="Poppins"/>
                <w:sz w:val="20"/>
              </w:rPr>
              <w:t xml:space="preserve"> kg/m3</w:t>
            </w:r>
          </w:p>
          <w:p w14:paraId="0D85A359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Conforme EN 14889-2</w:t>
            </w:r>
          </w:p>
          <w:p w14:paraId="5AD839EA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Sacchetto da 1 kg</w:t>
            </w:r>
          </w:p>
          <w:p w14:paraId="3432A2C5" w14:textId="777777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B15437E" w14:textId="159B3477" w:rsidR="000D5AD7" w:rsidRPr="00F12594" w:rsidRDefault="000D5AD7" w:rsidP="000D5AD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Fibre polimetriche per massetti </w:t>
            </w:r>
            <w:r>
              <w:rPr>
                <w:rFonts w:ascii="Poppins" w:hAnsi="Poppins" w:cs="Poppins"/>
                <w:b/>
                <w:sz w:val="20"/>
              </w:rPr>
              <w:t xml:space="preserve">1 kg </w:t>
            </w:r>
            <w:r w:rsidRPr="00F12594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8E5F57" w14:paraId="09105E0E" w14:textId="77777777" w:rsidTr="00F12594">
        <w:tc>
          <w:tcPr>
            <w:tcW w:w="1311" w:type="dxa"/>
            <w:hideMark/>
          </w:tcPr>
          <w:p w14:paraId="4D28D322" w14:textId="77777777" w:rsidR="008E5F57" w:rsidRPr="00F12594" w:rsidRDefault="008E5F57" w:rsidP="008E5F57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28130037</w:t>
            </w:r>
          </w:p>
        </w:tc>
        <w:tc>
          <w:tcPr>
            <w:tcW w:w="2086" w:type="dxa"/>
            <w:hideMark/>
          </w:tcPr>
          <w:p w14:paraId="51FDFCC1" w14:textId="77777777" w:rsidR="008E5F57" w:rsidRDefault="008E5F57" w:rsidP="008E5F57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Tassello di fissaggio</w:t>
            </w:r>
          </w:p>
          <w:p w14:paraId="32388B08" w14:textId="554D7921" w:rsidR="008E5F57" w:rsidRPr="00F12594" w:rsidRDefault="008E5F57" w:rsidP="008E5F57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Ø50xL70</w:t>
            </w:r>
          </w:p>
        </w:tc>
        <w:tc>
          <w:tcPr>
            <w:tcW w:w="6101" w:type="dxa"/>
          </w:tcPr>
          <w:p w14:paraId="436E0F17" w14:textId="77777777" w:rsidR="008E5F57" w:rsidRDefault="008E5F57" w:rsidP="008E5F5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Tassello di fissaggio per foro da Ø 10 mm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7045C6AF" w14:textId="77777777" w:rsidR="008E5F57" w:rsidRPr="00F12594" w:rsidRDefault="008E5F57" w:rsidP="008E5F5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FE425E7" w14:textId="77777777" w:rsidR="008E5F57" w:rsidRPr="00F12594" w:rsidRDefault="008E5F57" w:rsidP="008E5F5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Misura Ø50xL70</w:t>
            </w:r>
          </w:p>
          <w:p w14:paraId="2E8EF259" w14:textId="77777777" w:rsidR="008E5F57" w:rsidRPr="00F12594" w:rsidRDefault="008E5F57" w:rsidP="008E5F5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80D15F6" w14:textId="3CF41B98" w:rsidR="008E5F57" w:rsidRPr="00F12594" w:rsidRDefault="008E5F57" w:rsidP="008E5F57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 xml:space="preserve">Emmeti - 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Modello Tassello di fissaggio </w:t>
            </w:r>
            <w:r w:rsidRPr="008422CE">
              <w:rPr>
                <w:rFonts w:ascii="Poppins" w:hAnsi="Poppins" w:cs="Poppins"/>
                <w:b/>
                <w:sz w:val="20"/>
              </w:rPr>
              <w:t>Ø50xL70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F12594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4594B" w14:paraId="39C39629" w14:textId="77777777" w:rsidTr="00F12594">
        <w:tc>
          <w:tcPr>
            <w:tcW w:w="1311" w:type="dxa"/>
          </w:tcPr>
          <w:p w14:paraId="12979794" w14:textId="586EA167" w:rsidR="0024594B" w:rsidRPr="00F12594" w:rsidRDefault="0024594B" w:rsidP="0024594B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</w:t>
            </w:r>
            <w:r>
              <w:rPr>
                <w:rFonts w:ascii="Poppins" w:hAnsi="Poppins" w:cs="Poppins"/>
                <w:sz w:val="20"/>
              </w:rPr>
              <w:t>41020</w:t>
            </w:r>
          </w:p>
        </w:tc>
        <w:tc>
          <w:tcPr>
            <w:tcW w:w="2086" w:type="dxa"/>
          </w:tcPr>
          <w:p w14:paraId="5C9ED5DE" w14:textId="655F1BF2" w:rsidR="0024594B" w:rsidRPr="00F12594" w:rsidRDefault="0024594B" w:rsidP="0024594B">
            <w:pPr>
              <w:jc w:val="center"/>
              <w:rPr>
                <w:rFonts w:ascii="Poppins" w:hAnsi="Poppins" w:cs="Poppins"/>
                <w:sz w:val="20"/>
              </w:rPr>
            </w:pPr>
            <w:r w:rsidRPr="00763E69">
              <w:rPr>
                <w:rFonts w:ascii="Poppins" w:hAnsi="Poppins" w:cs="Poppins"/>
                <w:sz w:val="20"/>
              </w:rPr>
              <w:t>Foglio di copertura in polietilene rigenerato con griglia in rotolo 2x50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763E69">
              <w:rPr>
                <w:rFonts w:ascii="Poppins" w:hAnsi="Poppins" w:cs="Poppins"/>
                <w:sz w:val="20"/>
              </w:rPr>
              <w:t>m conf. 100 m2</w:t>
            </w:r>
          </w:p>
        </w:tc>
        <w:tc>
          <w:tcPr>
            <w:tcW w:w="6101" w:type="dxa"/>
          </w:tcPr>
          <w:p w14:paraId="39F8D924" w14:textId="77777777" w:rsidR="0024594B" w:rsidRDefault="0024594B" w:rsidP="0024594B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Foglio di copertura in polietilene</w:t>
            </w:r>
            <w:r>
              <w:rPr>
                <w:rFonts w:ascii="Poppins" w:hAnsi="Poppins" w:cs="Poppins"/>
                <w:sz w:val="20"/>
              </w:rPr>
              <w:t xml:space="preserve"> rigenerato con griglia</w:t>
            </w:r>
            <w:r w:rsidRPr="00F12594">
              <w:rPr>
                <w:rFonts w:ascii="Poppins" w:hAnsi="Poppins" w:cs="Poppins"/>
                <w:sz w:val="20"/>
              </w:rPr>
              <w:t>, spessore 0,2 mm, larghezza 2 m, ripiegato, in rotolo da 50 m.</w:t>
            </w:r>
          </w:p>
          <w:p w14:paraId="1AAEFEDD" w14:textId="77777777" w:rsidR="0024594B" w:rsidRPr="00F12594" w:rsidRDefault="0024594B" w:rsidP="0024594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6743462" w14:textId="77777777" w:rsidR="0024594B" w:rsidRPr="00F12594" w:rsidRDefault="0024594B" w:rsidP="0024594B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m2/confezione: 100</w:t>
            </w:r>
          </w:p>
          <w:p w14:paraId="730A741B" w14:textId="77777777" w:rsidR="0024594B" w:rsidRPr="00F12594" w:rsidRDefault="0024594B" w:rsidP="0024594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47F7BF7" w14:textId="73152E36" w:rsidR="0024594B" w:rsidRPr="00F12594" w:rsidRDefault="0024594B" w:rsidP="0024594B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363B9">
              <w:rPr>
                <w:rFonts w:ascii="Poppins" w:hAnsi="Poppins" w:cs="Poppins"/>
                <w:b/>
                <w:sz w:val="20"/>
              </w:rPr>
              <w:t>Foglio di copertura in polietilene rigenerato con griglia in rotolo 2x50 m conf. 100 m2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80E4C" w14:paraId="6A91F683" w14:textId="77777777" w:rsidTr="00F12594">
        <w:tc>
          <w:tcPr>
            <w:tcW w:w="1311" w:type="dxa"/>
            <w:hideMark/>
          </w:tcPr>
          <w:p w14:paraId="7E07F8ED" w14:textId="1CFE4C30" w:rsidR="00080E4C" w:rsidRPr="00F12594" w:rsidRDefault="00080E4C" w:rsidP="00080E4C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lastRenderedPageBreak/>
              <w:t>28130041</w:t>
            </w:r>
          </w:p>
        </w:tc>
        <w:tc>
          <w:tcPr>
            <w:tcW w:w="2086" w:type="dxa"/>
            <w:hideMark/>
          </w:tcPr>
          <w:p w14:paraId="12E588D2" w14:textId="1D0CCB67" w:rsidR="00080E4C" w:rsidRPr="00F12594" w:rsidRDefault="00080E4C" w:rsidP="00080E4C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Svolgirotolo</w:t>
            </w:r>
          </w:p>
        </w:tc>
        <w:tc>
          <w:tcPr>
            <w:tcW w:w="6101" w:type="dxa"/>
          </w:tcPr>
          <w:p w14:paraId="5B1DF4AB" w14:textId="77777777" w:rsidR="00080E4C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Svolgirotolo completamente smontabile per tubazioni </w:t>
            </w:r>
            <w:r>
              <w:rPr>
                <w:rFonts w:ascii="Poppins" w:hAnsi="Poppins" w:cs="Poppins"/>
                <w:sz w:val="20"/>
              </w:rPr>
              <w:t xml:space="preserve">EMMETI </w:t>
            </w:r>
            <w:r w:rsidRPr="00F12594">
              <w:rPr>
                <w:rFonts w:ascii="Poppins" w:hAnsi="Poppins" w:cs="Poppins"/>
                <w:sz w:val="20"/>
              </w:rPr>
              <w:t>Alpert, PE-Xc e PE-Xa per rotoli fino a 600 m.</w:t>
            </w:r>
          </w:p>
          <w:p w14:paraId="27402228" w14:textId="77777777" w:rsidR="00080E4C" w:rsidRPr="00F12594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26B30CC" w14:textId="77777777" w:rsidR="00080E4C" w:rsidRPr="00F12594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Misure rotoli: Ø minimo 35 cm, Ø massimo 100 cm e altezza 50 cm.</w:t>
            </w:r>
          </w:p>
          <w:p w14:paraId="453BDAE6" w14:textId="77777777" w:rsidR="00080E4C" w:rsidRPr="00F12594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2D117FC" w14:textId="24498CC3" w:rsidR="00080E4C" w:rsidRPr="00F12594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Svolgirotolo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80E4C" w14:paraId="1BE4F517" w14:textId="77777777" w:rsidTr="00F12594">
        <w:tc>
          <w:tcPr>
            <w:tcW w:w="1311" w:type="dxa"/>
          </w:tcPr>
          <w:p w14:paraId="05EE37B9" w14:textId="734AFC81" w:rsidR="00080E4C" w:rsidRPr="00F12594" w:rsidRDefault="00080E4C" w:rsidP="00080E4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28130760</w:t>
            </w:r>
          </w:p>
        </w:tc>
        <w:tc>
          <w:tcPr>
            <w:tcW w:w="2086" w:type="dxa"/>
          </w:tcPr>
          <w:p w14:paraId="27DF605B" w14:textId="77777777" w:rsidR="00080E4C" w:rsidRDefault="00080E4C" w:rsidP="00080E4C">
            <w:pPr>
              <w:jc w:val="center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Cesoia per tubo in plastica</w:t>
            </w:r>
          </w:p>
          <w:p w14:paraId="1EDC6463" w14:textId="3F8050AF" w:rsidR="00080E4C" w:rsidRPr="00F12594" w:rsidRDefault="00080E4C" w:rsidP="00080E4C">
            <w:pPr>
              <w:jc w:val="center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Ø8</w:t>
            </w:r>
            <w:r>
              <w:rPr>
                <w:rFonts w:ascii="Poppins" w:hAnsi="Poppins" w:cs="Poppins"/>
                <w:sz w:val="20"/>
              </w:rPr>
              <w:t>-</w:t>
            </w:r>
            <w:r w:rsidRPr="00515EE8">
              <w:rPr>
                <w:rFonts w:ascii="Poppins" w:hAnsi="Poppins" w:cs="Poppins"/>
                <w:sz w:val="20"/>
              </w:rPr>
              <w:t>25</w:t>
            </w:r>
          </w:p>
        </w:tc>
        <w:tc>
          <w:tcPr>
            <w:tcW w:w="6101" w:type="dxa"/>
          </w:tcPr>
          <w:p w14:paraId="0CF7DF49" w14:textId="77777777" w:rsidR="00080E4C" w:rsidRPr="00515EE8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Cesoia per tagliare i tubi rigidi in plastica con le pareti sottile</w:t>
            </w:r>
          </w:p>
          <w:p w14:paraId="1C3DAB0B" w14:textId="77777777" w:rsidR="00080E4C" w:rsidRPr="00515EE8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senza sbavature.</w:t>
            </w:r>
          </w:p>
          <w:p w14:paraId="04D78F54" w14:textId="77777777" w:rsidR="00080E4C" w:rsidRPr="00515EE8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CA2442F" w14:textId="35D2E7A4" w:rsidR="00080E4C" w:rsidRPr="00515EE8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Misura: Ø8</w:t>
            </w:r>
            <w:r>
              <w:rPr>
                <w:rFonts w:ascii="Poppins" w:hAnsi="Poppins" w:cs="Poppins"/>
                <w:sz w:val="20"/>
              </w:rPr>
              <w:t>-</w:t>
            </w:r>
            <w:r w:rsidRPr="00515EE8">
              <w:rPr>
                <w:rFonts w:ascii="Poppins" w:hAnsi="Poppins" w:cs="Poppins"/>
                <w:sz w:val="20"/>
              </w:rPr>
              <w:t>25</w:t>
            </w:r>
          </w:p>
          <w:p w14:paraId="581EA187" w14:textId="77777777" w:rsidR="00080E4C" w:rsidRPr="00515EE8" w:rsidRDefault="00080E4C" w:rsidP="00080E4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803FBF1" w14:textId="2A27ABCF" w:rsidR="00080E4C" w:rsidRPr="00515EE8" w:rsidRDefault="00080E4C" w:rsidP="00080E4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15EE8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15EE8">
              <w:rPr>
                <w:rFonts w:ascii="Poppins" w:hAnsi="Poppins" w:cs="Poppins"/>
                <w:b/>
                <w:bCs/>
                <w:sz w:val="20"/>
              </w:rPr>
              <w:t xml:space="preserve"> Modello Cesoia per tubo in plastica Ø8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15EE8">
              <w:rPr>
                <w:rFonts w:ascii="Poppins" w:hAnsi="Poppins" w:cs="Poppins"/>
                <w:b/>
                <w:bCs/>
                <w:sz w:val="20"/>
              </w:rPr>
              <w:t>25 o equivalente.</w:t>
            </w:r>
          </w:p>
        </w:tc>
      </w:tr>
      <w:tr w:rsidR="00A90064" w14:paraId="44724CE6" w14:textId="77777777" w:rsidTr="00F12594">
        <w:tc>
          <w:tcPr>
            <w:tcW w:w="1311" w:type="dxa"/>
          </w:tcPr>
          <w:p w14:paraId="3BD983D5" w14:textId="1DB70847" w:rsidR="00A90064" w:rsidRPr="00F12594" w:rsidRDefault="00A90064" w:rsidP="00A9006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28130761</w:t>
            </w:r>
          </w:p>
        </w:tc>
        <w:tc>
          <w:tcPr>
            <w:tcW w:w="2086" w:type="dxa"/>
          </w:tcPr>
          <w:p w14:paraId="574CC969" w14:textId="77777777" w:rsidR="00A90064" w:rsidRDefault="00A90064" w:rsidP="00A90064">
            <w:pPr>
              <w:jc w:val="center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Lama di ricambio per cesoia</w:t>
            </w:r>
          </w:p>
          <w:p w14:paraId="22A34BBC" w14:textId="37D79D15" w:rsidR="00A90064" w:rsidRPr="00F12594" w:rsidRDefault="00A90064" w:rsidP="00A90064">
            <w:pPr>
              <w:jc w:val="center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Ø8</w:t>
            </w:r>
            <w:r>
              <w:rPr>
                <w:rFonts w:ascii="Poppins" w:hAnsi="Poppins" w:cs="Poppins"/>
                <w:sz w:val="20"/>
              </w:rPr>
              <w:t>-</w:t>
            </w:r>
            <w:r w:rsidRPr="00515EE8">
              <w:rPr>
                <w:rFonts w:ascii="Poppins" w:hAnsi="Poppins" w:cs="Poppins"/>
                <w:sz w:val="20"/>
              </w:rPr>
              <w:t>25</w:t>
            </w:r>
          </w:p>
        </w:tc>
        <w:tc>
          <w:tcPr>
            <w:tcW w:w="6101" w:type="dxa"/>
          </w:tcPr>
          <w:p w14:paraId="7940DDAB" w14:textId="77777777" w:rsidR="00A90064" w:rsidRPr="00515EE8" w:rsidRDefault="00A90064" w:rsidP="00A90064">
            <w:pPr>
              <w:jc w:val="both"/>
              <w:rPr>
                <w:rFonts w:ascii="Poppins" w:hAnsi="Poppins" w:cs="Poppins"/>
                <w:sz w:val="20"/>
              </w:rPr>
            </w:pPr>
            <w:r w:rsidRPr="00515EE8">
              <w:rPr>
                <w:rFonts w:ascii="Poppins" w:hAnsi="Poppins" w:cs="Poppins"/>
                <w:sz w:val="20"/>
              </w:rPr>
              <w:t>Lama di ricambio per cesoia.</w:t>
            </w:r>
          </w:p>
          <w:p w14:paraId="4884E833" w14:textId="77777777" w:rsidR="00A90064" w:rsidRPr="00515EE8" w:rsidRDefault="00A90064" w:rsidP="00A9006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D9D3E77" w14:textId="2DCCC8C4" w:rsidR="00A90064" w:rsidRPr="00515EE8" w:rsidRDefault="00A90064" w:rsidP="00A90064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15EE8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15EE8">
              <w:rPr>
                <w:rFonts w:ascii="Poppins" w:hAnsi="Poppins" w:cs="Poppins"/>
                <w:b/>
                <w:bCs/>
                <w:sz w:val="20"/>
              </w:rPr>
              <w:t xml:space="preserve"> Modello Lama di ricambio per cesoia Ø8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15EE8">
              <w:rPr>
                <w:rFonts w:ascii="Poppins" w:hAnsi="Poppins" w:cs="Poppins"/>
                <w:b/>
                <w:bCs/>
                <w:sz w:val="20"/>
              </w:rPr>
              <w:t>25 o equivalente.</w:t>
            </w:r>
          </w:p>
        </w:tc>
      </w:tr>
      <w:tr w:rsidR="00A90064" w14:paraId="184D0471" w14:textId="77777777" w:rsidTr="00F12594">
        <w:tc>
          <w:tcPr>
            <w:tcW w:w="1311" w:type="dxa"/>
            <w:hideMark/>
          </w:tcPr>
          <w:p w14:paraId="7CAAE2DE" w14:textId="18FEEF2F" w:rsidR="00A90064" w:rsidRPr="00F12594" w:rsidRDefault="00A90064" w:rsidP="00A90064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902000</w:t>
            </w:r>
            <w:r>
              <w:rPr>
                <w:rFonts w:ascii="Poppins" w:hAnsi="Poppins" w:cs="Poppins"/>
                <w:sz w:val="20"/>
              </w:rPr>
              <w:t>40</w:t>
            </w:r>
          </w:p>
        </w:tc>
        <w:tc>
          <w:tcPr>
            <w:tcW w:w="2086" w:type="dxa"/>
            <w:hideMark/>
          </w:tcPr>
          <w:p w14:paraId="51D2E0E7" w14:textId="77777777" w:rsidR="00A90064" w:rsidRDefault="00A90064" w:rsidP="00A90064">
            <w:pPr>
              <w:jc w:val="center"/>
              <w:rPr>
                <w:rFonts w:ascii="Poppins" w:hAnsi="Poppins" w:cs="Poppins"/>
                <w:sz w:val="20"/>
              </w:rPr>
            </w:pPr>
            <w:r w:rsidRPr="009F4E1E">
              <w:rPr>
                <w:rFonts w:ascii="Poppins" w:hAnsi="Poppins" w:cs="Poppins"/>
                <w:sz w:val="20"/>
              </w:rPr>
              <w:t>Nastro adesivo Emmeti</w:t>
            </w:r>
          </w:p>
          <w:p w14:paraId="42CE5256" w14:textId="64BC1EDB" w:rsidR="00A90064" w:rsidRPr="00F12594" w:rsidRDefault="00A90064" w:rsidP="00A90064">
            <w:pPr>
              <w:jc w:val="center"/>
              <w:rPr>
                <w:rFonts w:ascii="Poppins" w:hAnsi="Poppins" w:cs="Poppins"/>
                <w:sz w:val="20"/>
              </w:rPr>
            </w:pPr>
            <w:r w:rsidRPr="009F4E1E">
              <w:rPr>
                <w:rFonts w:ascii="Poppins" w:hAnsi="Poppins" w:cs="Poppins"/>
                <w:sz w:val="20"/>
              </w:rPr>
              <w:t>H</w:t>
            </w:r>
            <w:r>
              <w:rPr>
                <w:rFonts w:ascii="Poppins" w:hAnsi="Poppins" w:cs="Poppins"/>
                <w:sz w:val="20"/>
              </w:rPr>
              <w:t>=</w:t>
            </w:r>
            <w:r w:rsidRPr="009F4E1E">
              <w:rPr>
                <w:rFonts w:ascii="Poppins" w:hAnsi="Poppins" w:cs="Poppins"/>
                <w:sz w:val="20"/>
              </w:rPr>
              <w:t>75</w:t>
            </w:r>
            <w:r>
              <w:rPr>
                <w:rFonts w:ascii="Poppins" w:hAnsi="Poppins" w:cs="Poppins"/>
                <w:sz w:val="20"/>
              </w:rPr>
              <w:t xml:space="preserve"> mm</w:t>
            </w:r>
            <w:r w:rsidRPr="009F4E1E">
              <w:rPr>
                <w:rFonts w:ascii="Poppins" w:hAnsi="Poppins" w:cs="Poppins"/>
                <w:sz w:val="20"/>
              </w:rPr>
              <w:t xml:space="preserve"> L</w:t>
            </w:r>
            <w:r>
              <w:rPr>
                <w:rFonts w:ascii="Poppins" w:hAnsi="Poppins" w:cs="Poppins"/>
                <w:sz w:val="20"/>
              </w:rPr>
              <w:t>=</w:t>
            </w:r>
            <w:r w:rsidRPr="009F4E1E">
              <w:rPr>
                <w:rFonts w:ascii="Poppins" w:hAnsi="Poppins" w:cs="Poppins"/>
                <w:sz w:val="20"/>
              </w:rPr>
              <w:t>132</w:t>
            </w:r>
            <w:r>
              <w:rPr>
                <w:rFonts w:ascii="Poppins" w:hAnsi="Poppins" w:cs="Poppins"/>
                <w:sz w:val="20"/>
              </w:rPr>
              <w:t xml:space="preserve"> m</w:t>
            </w:r>
          </w:p>
        </w:tc>
        <w:tc>
          <w:tcPr>
            <w:tcW w:w="6101" w:type="dxa"/>
          </w:tcPr>
          <w:p w14:paraId="5F6CCC5E" w14:textId="77777777" w:rsidR="00A90064" w:rsidRPr="00F12594" w:rsidRDefault="00A90064" w:rsidP="00A9006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Nastro adesivo, in rotolo, larghezza 75 mm x lunghezza 132 m</w:t>
            </w:r>
            <w:r>
              <w:rPr>
                <w:rFonts w:ascii="Poppins" w:hAnsi="Poppins" w:cs="Poppins"/>
                <w:sz w:val="20"/>
              </w:rPr>
              <w:t>.</w:t>
            </w:r>
            <w:r w:rsidRPr="00F12594">
              <w:rPr>
                <w:rFonts w:ascii="Poppins" w:hAnsi="Poppins" w:cs="Poppins"/>
                <w:sz w:val="20"/>
              </w:rPr>
              <w:t xml:space="preserve"> </w:t>
            </w:r>
          </w:p>
          <w:p w14:paraId="6BE912A7" w14:textId="77777777" w:rsidR="00A90064" w:rsidRPr="00F12594" w:rsidRDefault="00A90064" w:rsidP="00A9006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D351400" w14:textId="19C05CEC" w:rsidR="00A90064" w:rsidRPr="00F12594" w:rsidRDefault="00A90064" w:rsidP="00A90064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9F4E1E">
              <w:rPr>
                <w:rFonts w:ascii="Poppins" w:hAnsi="Poppins" w:cs="Poppins"/>
                <w:b/>
                <w:sz w:val="20"/>
              </w:rPr>
              <w:t xml:space="preserve">Nastro adesivo Emmeti </w:t>
            </w:r>
            <w:r w:rsidRPr="00A90064">
              <w:rPr>
                <w:rFonts w:ascii="Poppins" w:hAnsi="Poppins" w:cs="Poppins"/>
                <w:b/>
                <w:sz w:val="20"/>
              </w:rPr>
              <w:t>H=75</w:t>
            </w:r>
            <w:r>
              <w:rPr>
                <w:rFonts w:ascii="Poppins" w:hAnsi="Poppins" w:cs="Poppins"/>
                <w:b/>
                <w:sz w:val="20"/>
              </w:rPr>
              <w:t xml:space="preserve"> mm</w:t>
            </w:r>
            <w:r w:rsidRPr="00A90064">
              <w:rPr>
                <w:rFonts w:ascii="Poppins" w:hAnsi="Poppins" w:cs="Poppins"/>
                <w:b/>
                <w:sz w:val="20"/>
              </w:rPr>
              <w:t xml:space="preserve"> L=132 mm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5DB01E9E" w14:textId="77777777" w:rsidR="00931A8A" w:rsidRPr="00A06A5E" w:rsidRDefault="00931A8A" w:rsidP="003208E7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18223" w14:textId="77777777" w:rsidR="004F569A" w:rsidRDefault="004F569A">
      <w:r>
        <w:separator/>
      </w:r>
    </w:p>
  </w:endnote>
  <w:endnote w:type="continuationSeparator" w:id="0">
    <w:p w14:paraId="23B67E9F" w14:textId="77777777" w:rsidR="004F569A" w:rsidRDefault="004F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958C5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5719B7E9" w14:textId="77777777" w:rsidTr="004706FD">
      <w:tc>
        <w:tcPr>
          <w:tcW w:w="4534" w:type="dxa"/>
        </w:tcPr>
        <w:p w14:paraId="56FF46B2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273D85">
            <w:rPr>
              <w:rFonts w:ascii="Poppins" w:hAnsi="Poppins" w:cs="Poppins"/>
              <w:iCs/>
              <w:noProof/>
              <w:sz w:val="16"/>
            </w:rPr>
            <w:t>Emmeti Floor - Accessori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1A47FF4C" w14:textId="638A41D0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046BEF">
            <w:rPr>
              <w:rFonts w:ascii="Poppins" w:hAnsi="Poppins" w:cs="Poppins"/>
              <w:noProof/>
              <w:sz w:val="14"/>
              <w:szCs w:val="14"/>
            </w:rPr>
            <w:t>7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0B1536B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46E2B9CE" wp14:editId="02FEF4A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281FD" w14:textId="77777777" w:rsidR="004F569A" w:rsidRDefault="004F569A">
      <w:r>
        <w:separator/>
      </w:r>
    </w:p>
  </w:footnote>
  <w:footnote w:type="continuationSeparator" w:id="0">
    <w:p w14:paraId="1A5FB444" w14:textId="77777777" w:rsidR="004F569A" w:rsidRDefault="004F5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606C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33BBAF09" wp14:editId="4236AEF5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6754C87A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3A9BE7D5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59736">
    <w:abstractNumId w:val="11"/>
  </w:num>
  <w:num w:numId="2" w16cid:durableId="1710953350">
    <w:abstractNumId w:val="10"/>
  </w:num>
  <w:num w:numId="3" w16cid:durableId="1151602883">
    <w:abstractNumId w:val="4"/>
  </w:num>
  <w:num w:numId="4" w16cid:durableId="1143501989">
    <w:abstractNumId w:val="3"/>
  </w:num>
  <w:num w:numId="5" w16cid:durableId="285083883">
    <w:abstractNumId w:val="8"/>
  </w:num>
  <w:num w:numId="6" w16cid:durableId="270741800">
    <w:abstractNumId w:val="7"/>
  </w:num>
  <w:num w:numId="7" w16cid:durableId="728770103">
    <w:abstractNumId w:val="5"/>
  </w:num>
  <w:num w:numId="8" w16cid:durableId="1501235118">
    <w:abstractNumId w:val="7"/>
  </w:num>
  <w:num w:numId="9" w16cid:durableId="673916794">
    <w:abstractNumId w:val="0"/>
  </w:num>
  <w:num w:numId="10" w16cid:durableId="1008682013">
    <w:abstractNumId w:val="7"/>
  </w:num>
  <w:num w:numId="11" w16cid:durableId="1378119856">
    <w:abstractNumId w:val="15"/>
  </w:num>
  <w:num w:numId="12" w16cid:durableId="755788468">
    <w:abstractNumId w:val="18"/>
  </w:num>
  <w:num w:numId="13" w16cid:durableId="1636791777">
    <w:abstractNumId w:val="14"/>
  </w:num>
  <w:num w:numId="14" w16cid:durableId="141505212">
    <w:abstractNumId w:val="6"/>
  </w:num>
  <w:num w:numId="15" w16cid:durableId="265160112">
    <w:abstractNumId w:val="16"/>
  </w:num>
  <w:num w:numId="16" w16cid:durableId="775369347">
    <w:abstractNumId w:val="19"/>
  </w:num>
  <w:num w:numId="17" w16cid:durableId="37515462">
    <w:abstractNumId w:val="20"/>
  </w:num>
  <w:num w:numId="18" w16cid:durableId="981232097">
    <w:abstractNumId w:val="17"/>
  </w:num>
  <w:num w:numId="19" w16cid:durableId="1995721428">
    <w:abstractNumId w:val="1"/>
  </w:num>
  <w:num w:numId="20" w16cid:durableId="1919484673">
    <w:abstractNumId w:val="2"/>
  </w:num>
  <w:num w:numId="21" w16cid:durableId="1783911974">
    <w:abstractNumId w:val="9"/>
  </w:num>
  <w:num w:numId="22" w16cid:durableId="1255240492">
    <w:abstractNumId w:val="21"/>
  </w:num>
  <w:num w:numId="23" w16cid:durableId="1904754734">
    <w:abstractNumId w:val="13"/>
  </w:num>
  <w:num w:numId="24" w16cid:durableId="18989760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231C1"/>
    <w:rsid w:val="000402A4"/>
    <w:rsid w:val="00046BEF"/>
    <w:rsid w:val="00050D07"/>
    <w:rsid w:val="0005337D"/>
    <w:rsid w:val="00080E4C"/>
    <w:rsid w:val="0008554E"/>
    <w:rsid w:val="0009136B"/>
    <w:rsid w:val="000B0212"/>
    <w:rsid w:val="000B6932"/>
    <w:rsid w:val="000C0CBC"/>
    <w:rsid w:val="000C52FA"/>
    <w:rsid w:val="000D5AD7"/>
    <w:rsid w:val="000E4F67"/>
    <w:rsid w:val="000F7A52"/>
    <w:rsid w:val="00103A0D"/>
    <w:rsid w:val="001220F5"/>
    <w:rsid w:val="00140190"/>
    <w:rsid w:val="001441C6"/>
    <w:rsid w:val="0014508B"/>
    <w:rsid w:val="001450AB"/>
    <w:rsid w:val="001620E3"/>
    <w:rsid w:val="00171DAE"/>
    <w:rsid w:val="00195A49"/>
    <w:rsid w:val="001C04DF"/>
    <w:rsid w:val="001D365F"/>
    <w:rsid w:val="001F782F"/>
    <w:rsid w:val="00215483"/>
    <w:rsid w:val="0023000E"/>
    <w:rsid w:val="002346C2"/>
    <w:rsid w:val="0024594B"/>
    <w:rsid w:val="00264BCF"/>
    <w:rsid w:val="00265BF1"/>
    <w:rsid w:val="00273D85"/>
    <w:rsid w:val="0028448D"/>
    <w:rsid w:val="002862D2"/>
    <w:rsid w:val="002B5D63"/>
    <w:rsid w:val="002C4BF8"/>
    <w:rsid w:val="002F7EEA"/>
    <w:rsid w:val="00304518"/>
    <w:rsid w:val="00305406"/>
    <w:rsid w:val="003208E7"/>
    <w:rsid w:val="00326E88"/>
    <w:rsid w:val="003333BC"/>
    <w:rsid w:val="00344430"/>
    <w:rsid w:val="00350660"/>
    <w:rsid w:val="003524C7"/>
    <w:rsid w:val="00353BEA"/>
    <w:rsid w:val="00357812"/>
    <w:rsid w:val="0036202E"/>
    <w:rsid w:val="00365710"/>
    <w:rsid w:val="00372ECE"/>
    <w:rsid w:val="00395A59"/>
    <w:rsid w:val="003B346D"/>
    <w:rsid w:val="00402FA4"/>
    <w:rsid w:val="004272FC"/>
    <w:rsid w:val="00433C12"/>
    <w:rsid w:val="0044592F"/>
    <w:rsid w:val="00447EFC"/>
    <w:rsid w:val="004706FD"/>
    <w:rsid w:val="00474537"/>
    <w:rsid w:val="0048382E"/>
    <w:rsid w:val="004C4DED"/>
    <w:rsid w:val="004F1A26"/>
    <w:rsid w:val="004F569A"/>
    <w:rsid w:val="00515EE8"/>
    <w:rsid w:val="005235FA"/>
    <w:rsid w:val="00525BAE"/>
    <w:rsid w:val="00530F9B"/>
    <w:rsid w:val="005315F1"/>
    <w:rsid w:val="00536743"/>
    <w:rsid w:val="00562E55"/>
    <w:rsid w:val="00584984"/>
    <w:rsid w:val="00592B94"/>
    <w:rsid w:val="005C61B9"/>
    <w:rsid w:val="005E1169"/>
    <w:rsid w:val="0060010A"/>
    <w:rsid w:val="006015C2"/>
    <w:rsid w:val="006040F5"/>
    <w:rsid w:val="00610639"/>
    <w:rsid w:val="00620C00"/>
    <w:rsid w:val="00630838"/>
    <w:rsid w:val="0063754B"/>
    <w:rsid w:val="00664941"/>
    <w:rsid w:val="00665813"/>
    <w:rsid w:val="0067548F"/>
    <w:rsid w:val="006771B5"/>
    <w:rsid w:val="006B218C"/>
    <w:rsid w:val="006B29B1"/>
    <w:rsid w:val="006B41B6"/>
    <w:rsid w:val="006B530D"/>
    <w:rsid w:val="006C14CB"/>
    <w:rsid w:val="006D044B"/>
    <w:rsid w:val="006D4488"/>
    <w:rsid w:val="006D4FDF"/>
    <w:rsid w:val="006E5C4B"/>
    <w:rsid w:val="006F1812"/>
    <w:rsid w:val="006F2718"/>
    <w:rsid w:val="006F3C25"/>
    <w:rsid w:val="006F6AB3"/>
    <w:rsid w:val="00702402"/>
    <w:rsid w:val="00710BB8"/>
    <w:rsid w:val="00713387"/>
    <w:rsid w:val="00727388"/>
    <w:rsid w:val="0073789C"/>
    <w:rsid w:val="00745AB1"/>
    <w:rsid w:val="0074712F"/>
    <w:rsid w:val="00757AC7"/>
    <w:rsid w:val="007647BF"/>
    <w:rsid w:val="00780AC9"/>
    <w:rsid w:val="00782096"/>
    <w:rsid w:val="00797627"/>
    <w:rsid w:val="007B5BA3"/>
    <w:rsid w:val="007C5C55"/>
    <w:rsid w:val="007C7C24"/>
    <w:rsid w:val="007D5EC7"/>
    <w:rsid w:val="007E6E02"/>
    <w:rsid w:val="007E7665"/>
    <w:rsid w:val="007F4841"/>
    <w:rsid w:val="008014DD"/>
    <w:rsid w:val="0080323F"/>
    <w:rsid w:val="008171C3"/>
    <w:rsid w:val="00830828"/>
    <w:rsid w:val="00837FC4"/>
    <w:rsid w:val="008422CE"/>
    <w:rsid w:val="00844BBC"/>
    <w:rsid w:val="00846C85"/>
    <w:rsid w:val="008574C8"/>
    <w:rsid w:val="00867692"/>
    <w:rsid w:val="008804CB"/>
    <w:rsid w:val="00897C65"/>
    <w:rsid w:val="008A2C0A"/>
    <w:rsid w:val="008A6A30"/>
    <w:rsid w:val="008A6B22"/>
    <w:rsid w:val="008B5587"/>
    <w:rsid w:val="008C2F88"/>
    <w:rsid w:val="008E5F57"/>
    <w:rsid w:val="00904071"/>
    <w:rsid w:val="0090552E"/>
    <w:rsid w:val="009059BB"/>
    <w:rsid w:val="00916B3A"/>
    <w:rsid w:val="00923354"/>
    <w:rsid w:val="00931A8A"/>
    <w:rsid w:val="0094047C"/>
    <w:rsid w:val="00942B09"/>
    <w:rsid w:val="00976421"/>
    <w:rsid w:val="00980E88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62A77"/>
    <w:rsid w:val="00A743FF"/>
    <w:rsid w:val="00A90064"/>
    <w:rsid w:val="00A9349F"/>
    <w:rsid w:val="00A94CA4"/>
    <w:rsid w:val="00AC0741"/>
    <w:rsid w:val="00AD05EC"/>
    <w:rsid w:val="00AD1706"/>
    <w:rsid w:val="00B406A9"/>
    <w:rsid w:val="00B65C1E"/>
    <w:rsid w:val="00B7475F"/>
    <w:rsid w:val="00B75A3F"/>
    <w:rsid w:val="00B775BC"/>
    <w:rsid w:val="00B83429"/>
    <w:rsid w:val="00B93CD1"/>
    <w:rsid w:val="00BA5908"/>
    <w:rsid w:val="00BB0104"/>
    <w:rsid w:val="00BB2A5B"/>
    <w:rsid w:val="00BD14D8"/>
    <w:rsid w:val="00BE7EB0"/>
    <w:rsid w:val="00BF1E16"/>
    <w:rsid w:val="00C02E1C"/>
    <w:rsid w:val="00C055AD"/>
    <w:rsid w:val="00C17C28"/>
    <w:rsid w:val="00C203AE"/>
    <w:rsid w:val="00C233C1"/>
    <w:rsid w:val="00C25698"/>
    <w:rsid w:val="00C27DFF"/>
    <w:rsid w:val="00C36C55"/>
    <w:rsid w:val="00C437EE"/>
    <w:rsid w:val="00C46132"/>
    <w:rsid w:val="00C506D3"/>
    <w:rsid w:val="00C55FF9"/>
    <w:rsid w:val="00C86331"/>
    <w:rsid w:val="00C8658A"/>
    <w:rsid w:val="00C93402"/>
    <w:rsid w:val="00CB1475"/>
    <w:rsid w:val="00CC31A7"/>
    <w:rsid w:val="00CC7C9A"/>
    <w:rsid w:val="00CE744C"/>
    <w:rsid w:val="00CE7C2F"/>
    <w:rsid w:val="00D03247"/>
    <w:rsid w:val="00D061A5"/>
    <w:rsid w:val="00D178ED"/>
    <w:rsid w:val="00D17F30"/>
    <w:rsid w:val="00D2119B"/>
    <w:rsid w:val="00D229AF"/>
    <w:rsid w:val="00D26FD9"/>
    <w:rsid w:val="00D440AE"/>
    <w:rsid w:val="00D62BDF"/>
    <w:rsid w:val="00D77F54"/>
    <w:rsid w:val="00D801E3"/>
    <w:rsid w:val="00D832BB"/>
    <w:rsid w:val="00D902A4"/>
    <w:rsid w:val="00DA3646"/>
    <w:rsid w:val="00DA47EC"/>
    <w:rsid w:val="00DB7820"/>
    <w:rsid w:val="00DD2E16"/>
    <w:rsid w:val="00DE5C0B"/>
    <w:rsid w:val="00DF51FD"/>
    <w:rsid w:val="00E0309F"/>
    <w:rsid w:val="00E0681B"/>
    <w:rsid w:val="00E07577"/>
    <w:rsid w:val="00E17A38"/>
    <w:rsid w:val="00E257CE"/>
    <w:rsid w:val="00E36A55"/>
    <w:rsid w:val="00E36C49"/>
    <w:rsid w:val="00E42389"/>
    <w:rsid w:val="00E463ED"/>
    <w:rsid w:val="00E5632D"/>
    <w:rsid w:val="00E6695B"/>
    <w:rsid w:val="00E94BE3"/>
    <w:rsid w:val="00EA01C8"/>
    <w:rsid w:val="00EB15EF"/>
    <w:rsid w:val="00EB33B9"/>
    <w:rsid w:val="00EC29FF"/>
    <w:rsid w:val="00ED15F7"/>
    <w:rsid w:val="00ED24CF"/>
    <w:rsid w:val="00EE63B9"/>
    <w:rsid w:val="00EF1AF1"/>
    <w:rsid w:val="00EF73E5"/>
    <w:rsid w:val="00F12594"/>
    <w:rsid w:val="00F42503"/>
    <w:rsid w:val="00F50F65"/>
    <w:rsid w:val="00F53758"/>
    <w:rsid w:val="00F60A08"/>
    <w:rsid w:val="00F77A98"/>
    <w:rsid w:val="00F85508"/>
    <w:rsid w:val="00FA0E1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D5A8B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744C"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1C606-E4D9-4615-BFAA-701CC691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7</Pages>
  <Words>1474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9377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</cp:revision>
  <cp:lastPrinted>2013-11-14T13:48:00Z</cp:lastPrinted>
  <dcterms:created xsi:type="dcterms:W3CDTF">2026-03-03T12:55:00Z</dcterms:created>
  <dcterms:modified xsi:type="dcterms:W3CDTF">2026-03-03T12:55:00Z</dcterms:modified>
</cp:coreProperties>
</file>